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3BFB" w:rsidRDefault="00813BFB" w:rsidP="00881B77">
      <w:pPr>
        <w:pStyle w:val="Heading2"/>
      </w:pPr>
      <w:bookmarkStart w:id="0" w:name="Section6"/>
      <w:bookmarkEnd w:id="0"/>
      <w:r>
        <w:t>Challenge Exercise</w:t>
      </w:r>
    </w:p>
    <w:p w:rsidR="00813BFB" w:rsidRDefault="00813BFB" w:rsidP="00E941D4">
      <w:pPr>
        <w:pStyle w:val="SecondLevel"/>
      </w:pPr>
      <w:r>
        <w:t>SmartArt</w:t>
      </w:r>
    </w:p>
    <w:p w:rsidR="00813BFB" w:rsidRDefault="00813BFB" w:rsidP="00521720"/>
    <w:p w:rsidR="00813BFB" w:rsidRPr="00E941D4" w:rsidRDefault="00813BFB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76" y="215864"/>
                            <a:ext cx="5955030" cy="5720715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813BFB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813BFB" w:rsidRPr="00C64D4D" w:rsidRDefault="00813BFB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C64D4D" w:rsidRDefault="00813BFB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813BFB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813BFB" w:rsidRDefault="00813BFB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Pr="0026074C" w:rsidRDefault="00813BFB" w:rsidP="0026074C">
                                    <w:pPr>
                                      <w:pStyle w:val="PreambleText"/>
                                    </w:pPr>
                                    <w:bookmarkStart w:id="1" w:name="Preamble"/>
                                    <w:r>
                                      <w:t>Before starting this exercise you MUST have completed all of the topics in the chapter SmartArt…</w:t>
                                    </w:r>
                                    <w:bookmarkEnd w:id="1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Default="00813BFB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813BF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13BFB" w:rsidRPr="00C64D4D" w:rsidRDefault="00813BF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Pr="0026074C" w:rsidRDefault="00813BFB" w:rsidP="004735C0">
                                    <w:pPr>
                                      <w:spacing w:before="120" w:after="0"/>
                                    </w:pPr>
                                    <w:r>
                                      <w:t xml:space="preserve">Open the presentation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PE_SmartArt.pptx</w:t>
                                    </w:r>
                                    <w: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8C62FF" w:rsidRDefault="00813BF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13BF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13BFB" w:rsidRPr="00C64D4D" w:rsidRDefault="00813BF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Pr="004735C0" w:rsidRDefault="00813BFB" w:rsidP="00F2665B">
                                    <w:pPr>
                                      <w:spacing w:before="120" w:after="0"/>
                                    </w:pPr>
                                    <w:r>
                                      <w:t xml:space="preserve">Insert a SmartArt graphic based on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Horizontal Organisation Chart</w:t>
                                    </w:r>
                                    <w:r>
                                      <w:t xml:space="preserve"> layout, then use the text pane to add the shapes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A</w:t>
                                    </w:r>
                                    <w:r>
                                      <w:t xml:space="preserve"> on the following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8C62FF" w:rsidRDefault="00813BF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13BF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13BFB" w:rsidRPr="00C64D4D" w:rsidRDefault="00813BF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Pr="00651D05" w:rsidRDefault="00813BFB" w:rsidP="00BD3360">
                                    <w:pPr>
                                      <w:spacing w:before="120" w:after="0"/>
                                    </w:pPr>
                                    <w:r>
                                      <w:t xml:space="preserve">Close the text pane, then add two shapes below the </w:t>
                                    </w:r>
                                    <w:r w:rsidRPr="00057F7B">
                                      <w:rPr>
                                        <w:i/>
                                      </w:rPr>
                                      <w:t>Engineering Director</w:t>
                                    </w:r>
                                    <w:r>
                                      <w:t xml:space="preserve"> named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Construction Manager</w:t>
                                    </w:r>
                                    <w:r w:rsidRPr="00BD3360">
                                      <w:t xml:space="preserve"> and</w:t>
                                    </w:r>
                                    <w: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Coordinator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8C62FF" w:rsidRDefault="00813BF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13BF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13BFB" w:rsidRPr="00C64D4D" w:rsidRDefault="00813BF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Pr="00057F7B" w:rsidRDefault="00813BFB" w:rsidP="00BD3360">
                                    <w:pPr>
                                      <w:spacing w:before="120" w:after="0"/>
                                    </w:pPr>
                                    <w:r>
                                      <w:t xml:space="preserve">Add a shape above the </w:t>
                                    </w:r>
                                    <w:r w:rsidRPr="00057F7B">
                                      <w:rPr>
                                        <w:i/>
                                      </w:rPr>
                                      <w:t>Surveyor</w:t>
                                    </w:r>
                                    <w:r>
                                      <w:t xml:space="preserve"> named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Chief Engineer</w:t>
                                    </w:r>
                                    <w:r>
                                      <w:t xml:space="preserve">, then move the </w:t>
                                    </w:r>
                                    <w:r>
                                      <w:rPr>
                                        <w:i/>
                                      </w:rPr>
                                      <w:t>Chief Engineer</w:t>
                                    </w:r>
                                    <w:r>
                                      <w:t xml:space="preserve"> shape up, to position it above the </w:t>
                                    </w:r>
                                    <w:r>
                                      <w:rPr>
                                        <w:i/>
                                      </w:rPr>
                                      <w:t>Engineering Manager</w:t>
                                    </w:r>
                                    <w:r>
                                      <w:t xml:space="preserve">. Demote the four shapes below the </w:t>
                                    </w:r>
                                    <w:r w:rsidRPr="00057F7B">
                                      <w:rPr>
                                        <w:i/>
                                      </w:rPr>
                                      <w:t>Chief Engineer</w:t>
                                    </w:r>
                                  </w:p>
                                  <w:p w:rsidR="00813BFB" w:rsidRPr="00057F7B" w:rsidRDefault="00813BFB" w:rsidP="004A2138">
                                    <w:pPr>
                                      <w:spacing w:before="120" w:after="0"/>
                                    </w:pPr>
                                    <w:r>
                                      <w:rPr>
                                        <w:i/>
                                      </w:rPr>
                                      <w:t>Your SmartArt should now appear as shown in sample B on the following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8C62FF" w:rsidRDefault="00813BF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13BF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13BFB" w:rsidRPr="00C64D4D" w:rsidRDefault="00813BF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Pr="004A2138" w:rsidRDefault="00813BFB" w:rsidP="004A2138">
                                    <w:pPr>
                                      <w:spacing w:before="120" w:after="0"/>
                                    </w:pPr>
                                    <w:r>
                                      <w:t xml:space="preserve">Add an assistant shape to the </w:t>
                                    </w:r>
                                    <w:r>
                                      <w:rPr>
                                        <w:i/>
                                      </w:rPr>
                                      <w:t>Chief Engineer</w:t>
                                    </w:r>
                                    <w:r>
                                      <w:t xml:space="preserve">, named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Administration Assistant</w:t>
                                    </w:r>
                                    <w:r>
                                      <w:t xml:space="preserve">, then add the other shapes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C</w:t>
                                    </w:r>
                                    <w:r>
                                      <w:t xml:space="preserve"> on the following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8C62FF" w:rsidRDefault="00813BF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13BF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13BFB" w:rsidRPr="00C64D4D" w:rsidRDefault="00813BFB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Pr="00FA759F" w:rsidRDefault="00813BFB" w:rsidP="00FA759F">
                                    <w:pPr>
                                      <w:spacing w:before="120" w:after="0"/>
                                    </w:pPr>
                                    <w:r>
                                      <w:t xml:space="preserve">Resize the SmartArt to make it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25cm</w:t>
                                    </w:r>
                                    <w:r>
                                      <w:t xml:space="preserve"> wide and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13cm</w:t>
                                    </w:r>
                                    <w:r>
                                      <w:t xml:space="preserve"> high, then manually reposition it (approximately) in the centre of the dark green section of the slide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8C62FF" w:rsidRDefault="00813BFB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13BF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13BFB" w:rsidRDefault="00813BFB" w:rsidP="00013D7A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Pr="000B009F" w:rsidRDefault="00813BFB" w:rsidP="00013D7A">
                                    <w:pPr>
                                      <w:spacing w:before="120" w:after="0"/>
                                    </w:pPr>
                                    <w:r>
                                      <w:t xml:space="preserve">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Table Hierarchy</w:t>
                                    </w:r>
                                    <w:r w:rsidRPr="00013D7A">
                                      <w:t xml:space="preserve"> </w:t>
                                    </w:r>
                                    <w:r>
                                      <w:t xml:space="preserve">layout, then 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Powder</w:t>
                                    </w:r>
                                    <w:r>
                                      <w:t xml:space="preserve"> SmartArt style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8C62FF" w:rsidRDefault="00813BFB" w:rsidP="00013D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13BF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13BFB" w:rsidRDefault="00813BFB" w:rsidP="00013D7A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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Default="00813BFB" w:rsidP="00013D7A">
                                    <w:pPr>
                                      <w:spacing w:before="120" w:after="0"/>
                                    </w:pPr>
                                    <w:r>
                                      <w:t xml:space="preserve">Apply the </w:t>
                                    </w:r>
                                    <w:r w:rsidRPr="00013D7A">
                                      <w:rPr>
                                        <w:b/>
                                        <w:i/>
                                      </w:rPr>
                                      <w:t>Colourful Range – Accent Colours 3 to 4</w:t>
                                    </w:r>
                                    <w:r>
                                      <w:t xml:space="preserve"> colour scheme, then delete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Administration Assistant</w:t>
                                    </w:r>
                                  </w:p>
                                  <w:p w:rsidR="00813BFB" w:rsidRPr="00013D7A" w:rsidRDefault="00813BFB" w:rsidP="00013D7A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Your slide should now appear as shown in sample D on the following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8C62FF" w:rsidRDefault="00813BFB" w:rsidP="00013D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813BFB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813BFB" w:rsidRDefault="00813BFB" w:rsidP="00013D7A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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813BFB" w:rsidRPr="00823031" w:rsidRDefault="00813BFB" w:rsidP="00823031">
                                    <w:pPr>
                                      <w:spacing w:before="120" w:after="0"/>
                                    </w:pPr>
                                    <w:r>
                                      <w:t xml:space="preserve">Use the </w:t>
                                    </w:r>
                                    <w:r w:rsidRPr="00823031">
                                      <w:rPr>
                                        <w:b/>
                                        <w:i/>
                                      </w:rPr>
                                      <w:t>Save As</w:t>
                                    </w:r>
                                    <w:r>
                                      <w:t xml:space="preserve"> command to save the presentation as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</w:rPr>
                                      <w:t>PE_SmartArt</w:t>
                                    </w:r>
                                    <w:proofErr w:type="spellEnd"/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 (Completed).pptx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813BFB" w:rsidRPr="008C62FF" w:rsidRDefault="00813BFB" w:rsidP="00013D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813BFB" w:rsidRDefault="00813BFB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813BFB" w:rsidTr="00AA7524">
                                <w:tc>
                                  <w:tcPr>
                                    <w:tcW w:w="2366" w:type="dxa"/>
                                  </w:tcPr>
                                  <w:p w:rsidR="00813BFB" w:rsidRPr="008B0517" w:rsidRDefault="00813BFB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813BFB" w:rsidRPr="004735C0" w:rsidRDefault="00813BFB">
                                    <w:r w:rsidRPr="004735C0">
                                      <w:rPr>
                                        <w:i/>
                                      </w:rPr>
                                      <w:t>PE_SmartArt.pptx</w:t>
                                    </w:r>
                                  </w:p>
                                </w:tc>
                              </w:tr>
                              <w:tr w:rsidR="00813BFB" w:rsidTr="00AA7524">
                                <w:tc>
                                  <w:tcPr>
                                    <w:tcW w:w="2366" w:type="dxa"/>
                                  </w:tcPr>
                                  <w:p w:rsidR="00813BFB" w:rsidRPr="008B0517" w:rsidRDefault="00813BFB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813BFB" w:rsidRDefault="00813BFB">
                                    <w:proofErr w:type="spellStart"/>
                                    <w:r w:rsidRPr="004735C0">
                                      <w:rPr>
                                        <w:i/>
                                      </w:rPr>
                                      <w:t>PE_SmartArt</w:t>
                                    </w:r>
                                    <w:proofErr w:type="spellEnd"/>
                                    <w:r>
                                      <w:rPr>
                                        <w:i/>
                                      </w:rPr>
                                      <w:t xml:space="preserve"> (Completed)</w:t>
                                    </w:r>
                                    <w:r w:rsidRPr="004735C0">
                                      <w:rPr>
                                        <w:i/>
                                      </w:rPr>
                                      <w:t>.pptx</w:t>
                                    </w:r>
                                  </w:p>
                                </w:tc>
                              </w:tr>
                              <w:tr w:rsidR="00813BFB" w:rsidTr="00AA7524">
                                <w:tc>
                                  <w:tcPr>
                                    <w:tcW w:w="2366" w:type="dxa"/>
                                  </w:tcPr>
                                  <w:p w:rsidR="00813BFB" w:rsidRPr="008B0517" w:rsidRDefault="00813BFB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813BFB" w:rsidRDefault="00813BFB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813BFB" w:rsidRDefault="00813BFB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158;width:59551;height:57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813BFB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813BFB" w:rsidRPr="00C64D4D" w:rsidRDefault="00813BFB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C64D4D" w:rsidRDefault="00813BFB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813BFB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813BFB" w:rsidRDefault="00813BFB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Pr="0026074C" w:rsidRDefault="00813BFB" w:rsidP="0026074C">
                              <w:pPr>
                                <w:pStyle w:val="PreambleText"/>
                              </w:pPr>
                              <w:bookmarkStart w:id="2" w:name="Preamble"/>
                              <w:r>
                                <w:t>Before starting this exercise you MUST have completed all of the topics in the chapter SmartArt…</w:t>
                              </w:r>
                              <w:bookmarkEnd w:id="2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Default="00813BFB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813BF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13BFB" w:rsidRPr="00C64D4D" w:rsidRDefault="00813BF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Pr="0026074C" w:rsidRDefault="00813BFB" w:rsidP="004735C0">
                              <w:pPr>
                                <w:spacing w:before="120" w:after="0"/>
                              </w:pPr>
                              <w:r>
                                <w:t xml:space="preserve">Open the presentation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PE_SmartArt.pptx</w:t>
                              </w:r>
                              <w: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8C62FF" w:rsidRDefault="00813BF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13BF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13BFB" w:rsidRPr="00C64D4D" w:rsidRDefault="00813BF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Pr="004735C0" w:rsidRDefault="00813BFB" w:rsidP="00F2665B">
                              <w:pPr>
                                <w:spacing w:before="120" w:after="0"/>
                              </w:pPr>
                              <w:r>
                                <w:t xml:space="preserve">Insert a SmartArt graphic based on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Horizontal Organisation Chart</w:t>
                              </w:r>
                              <w:r>
                                <w:t xml:space="preserve"> layout, then use the text pane to add the shapes as shown in sample </w:t>
                              </w:r>
                              <w:r>
                                <w:rPr>
                                  <w:i/>
                                </w:rPr>
                                <w:t>A</w:t>
                              </w:r>
                              <w:r>
                                <w:t xml:space="preserve"> on the following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8C62FF" w:rsidRDefault="00813BF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13BF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13BFB" w:rsidRPr="00C64D4D" w:rsidRDefault="00813BF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Pr="00651D05" w:rsidRDefault="00813BFB" w:rsidP="00BD3360">
                              <w:pPr>
                                <w:spacing w:before="120" w:after="0"/>
                              </w:pPr>
                              <w:r>
                                <w:t xml:space="preserve">Close the text pane, then add two shapes below the </w:t>
                              </w:r>
                              <w:r w:rsidRPr="00057F7B">
                                <w:rPr>
                                  <w:i/>
                                </w:rPr>
                                <w:t>Engineering Director</w:t>
                              </w:r>
                              <w:r>
                                <w:t xml:space="preserve"> named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Construction Manager</w:t>
                              </w:r>
                              <w:r w:rsidRPr="00BD3360">
                                <w:t xml:space="preserve"> and</w:t>
                              </w:r>
                              <w:r>
                                <w:t xml:space="preserve">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Coordinator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8C62FF" w:rsidRDefault="00813BF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13BF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13BFB" w:rsidRPr="00C64D4D" w:rsidRDefault="00813BF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Pr="00057F7B" w:rsidRDefault="00813BFB" w:rsidP="00BD3360">
                              <w:pPr>
                                <w:spacing w:before="120" w:after="0"/>
                              </w:pPr>
                              <w:r>
                                <w:t xml:space="preserve">Add a shape above the </w:t>
                              </w:r>
                              <w:r w:rsidRPr="00057F7B">
                                <w:rPr>
                                  <w:i/>
                                </w:rPr>
                                <w:t>Surveyor</w:t>
                              </w:r>
                              <w:r>
                                <w:t xml:space="preserve"> named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Chief Engineer</w:t>
                              </w:r>
                              <w:r>
                                <w:t xml:space="preserve">, then move the </w:t>
                              </w:r>
                              <w:r>
                                <w:rPr>
                                  <w:i/>
                                </w:rPr>
                                <w:t>Chief Engineer</w:t>
                              </w:r>
                              <w:r>
                                <w:t xml:space="preserve"> shape up, to position it above the </w:t>
                              </w:r>
                              <w:r>
                                <w:rPr>
                                  <w:i/>
                                </w:rPr>
                                <w:t>Engineering Manager</w:t>
                              </w:r>
                              <w:r>
                                <w:t xml:space="preserve">. Demote the four shapes below the </w:t>
                              </w:r>
                              <w:r w:rsidRPr="00057F7B">
                                <w:rPr>
                                  <w:i/>
                                </w:rPr>
                                <w:t>Chief Engineer</w:t>
                              </w:r>
                            </w:p>
                            <w:p w:rsidR="00813BFB" w:rsidRPr="00057F7B" w:rsidRDefault="00813BFB" w:rsidP="004A2138">
                              <w:pPr>
                                <w:spacing w:before="120" w:after="0"/>
                              </w:pPr>
                              <w:r>
                                <w:rPr>
                                  <w:i/>
                                </w:rPr>
                                <w:t>Your SmartArt should now appear as shown in sample B on the following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8C62FF" w:rsidRDefault="00813BF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13BF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13BFB" w:rsidRPr="00C64D4D" w:rsidRDefault="00813BF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Pr="004A2138" w:rsidRDefault="00813BFB" w:rsidP="004A2138">
                              <w:pPr>
                                <w:spacing w:before="120" w:after="0"/>
                              </w:pPr>
                              <w:r>
                                <w:t xml:space="preserve">Add an assistant shape to the </w:t>
                              </w:r>
                              <w:r>
                                <w:rPr>
                                  <w:i/>
                                </w:rPr>
                                <w:t>Chief Engineer</w:t>
                              </w:r>
                              <w:r>
                                <w:t xml:space="preserve">, named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Administration Assistant</w:t>
                              </w:r>
                              <w:r>
                                <w:t xml:space="preserve">, then add the other shapes as shown in sample </w:t>
                              </w:r>
                              <w:r>
                                <w:rPr>
                                  <w:i/>
                                </w:rPr>
                                <w:t>C</w:t>
                              </w:r>
                              <w:r>
                                <w:t xml:space="preserve"> on the following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8C62FF" w:rsidRDefault="00813BF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13BF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13BFB" w:rsidRPr="00C64D4D" w:rsidRDefault="00813BFB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Pr="00FA759F" w:rsidRDefault="00813BFB" w:rsidP="00FA759F">
                              <w:pPr>
                                <w:spacing w:before="120" w:after="0"/>
                              </w:pPr>
                              <w:r>
                                <w:t xml:space="preserve">Resize the SmartArt to make it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25cm</w:t>
                              </w:r>
                              <w:r>
                                <w:t xml:space="preserve"> wide and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13cm</w:t>
                              </w:r>
                              <w:r>
                                <w:t xml:space="preserve"> high, then manually reposition it (approximately) in the centre of the dark green section of the slide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8C62FF" w:rsidRDefault="00813BFB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13BF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13BFB" w:rsidRDefault="00813BFB" w:rsidP="00013D7A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Pr="000B009F" w:rsidRDefault="00813BFB" w:rsidP="00013D7A">
                              <w:pPr>
                                <w:spacing w:before="120" w:after="0"/>
                              </w:pPr>
                              <w:r>
                                <w:t xml:space="preserve">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Table Hierarchy</w:t>
                              </w:r>
                              <w:r w:rsidRPr="00013D7A">
                                <w:t xml:space="preserve"> </w:t>
                              </w:r>
                              <w:r>
                                <w:t xml:space="preserve">layout, then 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Powder</w:t>
                              </w:r>
                              <w:r>
                                <w:t xml:space="preserve"> SmartArt style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8C62FF" w:rsidRDefault="00813BFB" w:rsidP="00013D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13BF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13BFB" w:rsidRDefault="00813BFB" w:rsidP="00013D7A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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Default="00813BFB" w:rsidP="00013D7A">
                              <w:pPr>
                                <w:spacing w:before="120" w:after="0"/>
                              </w:pPr>
                              <w:r>
                                <w:t xml:space="preserve">Apply the </w:t>
                              </w:r>
                              <w:r w:rsidRPr="00013D7A">
                                <w:rPr>
                                  <w:b/>
                                  <w:i/>
                                </w:rPr>
                                <w:t>Colourful Range – Accent Colours 3 to 4</w:t>
                              </w:r>
                              <w:r>
                                <w:t xml:space="preserve"> colour scheme, then delete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Administration Assistant</w:t>
                              </w:r>
                            </w:p>
                            <w:p w:rsidR="00813BFB" w:rsidRPr="00013D7A" w:rsidRDefault="00813BFB" w:rsidP="00013D7A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Your slide should now appear as shown in sample D on the following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8C62FF" w:rsidRDefault="00813BFB" w:rsidP="00013D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813BFB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813BFB" w:rsidRDefault="00813BFB" w:rsidP="00013D7A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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813BFB" w:rsidRPr="00823031" w:rsidRDefault="00813BFB" w:rsidP="00823031">
                              <w:pPr>
                                <w:spacing w:before="120" w:after="0"/>
                              </w:pPr>
                              <w:r>
                                <w:t xml:space="preserve">Use the </w:t>
                              </w:r>
                              <w:r w:rsidRPr="00823031">
                                <w:rPr>
                                  <w:b/>
                                  <w:i/>
                                </w:rPr>
                                <w:t>Save As</w:t>
                              </w:r>
                              <w:r>
                                <w:t xml:space="preserve"> command to save the presentation as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</w:rPr>
                                <w:t>PE_SmartArt</w:t>
                              </w:r>
                              <w:proofErr w:type="spellEnd"/>
                              <w:r>
                                <w:rPr>
                                  <w:b/>
                                  <w:i/>
                                </w:rPr>
                                <w:t xml:space="preserve"> (Completed).pptx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813BFB" w:rsidRPr="008C62FF" w:rsidRDefault="00813BFB" w:rsidP="00013D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813BFB" w:rsidRDefault="00813BFB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813BFB" w:rsidTr="00AA7524">
                          <w:tc>
                            <w:tcPr>
                              <w:tcW w:w="2366" w:type="dxa"/>
                            </w:tcPr>
                            <w:p w:rsidR="00813BFB" w:rsidRPr="008B0517" w:rsidRDefault="00813BFB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813BFB" w:rsidRPr="004735C0" w:rsidRDefault="00813BFB">
                              <w:r w:rsidRPr="004735C0">
                                <w:rPr>
                                  <w:i/>
                                </w:rPr>
                                <w:t>PE_SmartArt.pptx</w:t>
                              </w:r>
                            </w:p>
                          </w:tc>
                        </w:tr>
                        <w:tr w:rsidR="00813BFB" w:rsidTr="00AA7524">
                          <w:tc>
                            <w:tcPr>
                              <w:tcW w:w="2366" w:type="dxa"/>
                            </w:tcPr>
                            <w:p w:rsidR="00813BFB" w:rsidRPr="008B0517" w:rsidRDefault="00813BFB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813BFB" w:rsidRDefault="00813BFB">
                              <w:proofErr w:type="spellStart"/>
                              <w:r w:rsidRPr="004735C0">
                                <w:rPr>
                                  <w:i/>
                                </w:rPr>
                                <w:t>PE_SmartArt</w:t>
                              </w:r>
                              <w:proofErr w:type="spellEnd"/>
                              <w:r>
                                <w:rPr>
                                  <w:i/>
                                </w:rPr>
                                <w:t xml:space="preserve"> (Completed)</w:t>
                              </w:r>
                              <w:r w:rsidRPr="004735C0">
                                <w:rPr>
                                  <w:i/>
                                </w:rPr>
                                <w:t>.pptx</w:t>
                              </w:r>
                            </w:p>
                          </w:tc>
                        </w:tr>
                        <w:tr w:rsidR="00813BFB" w:rsidTr="00AA7524">
                          <w:tc>
                            <w:tcPr>
                              <w:tcW w:w="2366" w:type="dxa"/>
                            </w:tcPr>
                            <w:p w:rsidR="00813BFB" w:rsidRPr="008B0517" w:rsidRDefault="00813BFB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813BFB" w:rsidRDefault="00813BFB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813BFB" w:rsidRDefault="00813BFB" w:rsidP="00D332ED"/>
                    </w:txbxContent>
                  </v:textbox>
                </v:shape>
              </v:group>
            </w:pict>
          </mc:Fallback>
        </mc:AlternateContent>
      </w:r>
    </w:p>
    <w:p w:rsidR="00813BFB" w:rsidRDefault="00813BFB" w:rsidP="00881B77">
      <w:pPr>
        <w:pStyle w:val="Heading2"/>
      </w:pPr>
      <w:r>
        <w:lastRenderedPageBreak/>
        <w:t>Challenge Exercise Sample</w:t>
      </w:r>
    </w:p>
    <w:p w:rsidR="00813BFB" w:rsidRDefault="00813BFB" w:rsidP="00E941D4">
      <w:pPr>
        <w:pStyle w:val="SecondLevel"/>
      </w:pPr>
      <w:r>
        <w:t>SmartArt</w:t>
      </w:r>
    </w:p>
    <w:p w:rsidR="00813BFB" w:rsidRDefault="00813BFB" w:rsidP="00521720"/>
    <w:p w:rsidR="00813BFB" w:rsidRPr="00E941D4" w:rsidRDefault="00813BFB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45454</wp:posOffset>
                </wp:positionH>
                <wp:positionV relativeFrom="paragraph">
                  <wp:posOffset>335295</wp:posOffset>
                </wp:positionV>
                <wp:extent cx="6084000" cy="7976885"/>
                <wp:effectExtent l="0" t="0" r="31115" b="508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7976885"/>
                          <a:chOff x="0" y="0"/>
                          <a:chExt cx="6084000" cy="7976885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52623" y="255181"/>
                            <a:ext cx="3916680" cy="18103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52623" y="2328530"/>
                            <a:ext cx="3916680" cy="14154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52623" y="3997842"/>
                            <a:ext cx="3916680" cy="1646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52623" y="5901070"/>
                            <a:ext cx="3916680" cy="207581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31" name="Group 31"/>
                        <wpg:cNvGrpSpPr/>
                        <wpg:grpSpPr bwMode="auto">
                          <a:xfrm>
                            <a:off x="723014" y="255181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2" name="Oval 32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3BFB" w:rsidRDefault="00813BFB" w:rsidP="009B0F66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34"/>
                        <wpg:cNvGrpSpPr/>
                        <wpg:grpSpPr bwMode="auto">
                          <a:xfrm>
                            <a:off x="723014" y="2328530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5" name="Oval 35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3BFB" w:rsidRDefault="00813BFB" w:rsidP="009B0F66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37"/>
                        <wpg:cNvGrpSpPr/>
                        <wpg:grpSpPr bwMode="auto">
                          <a:xfrm>
                            <a:off x="723014" y="3997842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8" name="Oval 38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3BFB" w:rsidRDefault="00813BFB" w:rsidP="009B0F66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48"/>
                        <wpg:cNvGrpSpPr/>
                        <wpg:grpSpPr bwMode="auto">
                          <a:xfrm>
                            <a:off x="723014" y="5901070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55" name="Oval 55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3BFB" w:rsidRDefault="00813BFB" w:rsidP="009B0F66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id="Group 23" o:spid="_x0000_s1031" style="position:absolute;margin-left:3.6pt;margin-top:26.4pt;width:479.05pt;height:628.1pt;z-index:251661312" coordsize="60840,797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">
                <v:line id="Straight Connector 24" o:spid="_x0000_s1032" style="position:absolute;visibility:visible;mso-wrap-style:square" from="0,0" to="6084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33" type="#_x0000_t75" style="position:absolute;left:10526;top:2551;width:39167;height:181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">
                  <v:imagedata r:id="rId12" o:title=""/>
                  <v:path arrowok="t"/>
                </v:shape>
                <v:shape id="Picture 27" o:spid="_x0000_s1034" type="#_x0000_t75" style="position:absolute;left:10526;top:23285;width:39167;height:14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">
                  <v:imagedata r:id="rId13" o:title=""/>
                  <v:path arrowok="t"/>
                </v:shape>
                <v:shape id="Picture 28" o:spid="_x0000_s1035" type="#_x0000_t75" style="position:absolute;left:10526;top:39978;width:39167;height:16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">
                  <v:imagedata r:id="rId14" o:title=""/>
                  <v:path arrowok="t"/>
                </v:shape>
                <v:shape id="Picture 30" o:spid="_x0000_s1036" type="#_x0000_t75" style="position:absolute;left:10526;top:59010;width:39167;height:207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">
                  <v:imagedata r:id="rId15" o:title=""/>
                  <v:path arrowok="t"/>
                </v:shape>
                <v:group id="Group 31" o:spid="_x0000_s1037" style="position:absolute;left:7230;top:2551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oval id="Oval 32" o:spid="_x0000_s1038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" fillcolor="#c00000" stroked="f">
                    <o:lock v:ext="edit" aspectratio="t"/>
                  </v:oval>
                  <v:shape id="Text Box 122" o:spid="_x0000_s1039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813BFB" w:rsidRDefault="00813BFB" w:rsidP="009B0F66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34" o:spid="_x0000_s1040" style="position:absolute;left:7230;top:23285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oval id="Oval 35" o:spid="_x0000_s1041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WjZwgAAANsAAAAPAAAAZHJzL2Rvd25yZXYueG1sRI9Ba8JA&#10;FITvBf/D8gRv9cVKpU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DB8WjZ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2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" filled="f" fillcolor="black" stroked="f">
                    <o:lock v:ext="edit" aspectratio="t"/>
                    <v:textbox>
                      <w:txbxContent>
                        <w:p w:rsidR="00813BFB" w:rsidRDefault="00813BFB" w:rsidP="009B0F66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group id="Group 37" o:spid="_x0000_s1043" style="position:absolute;left:7230;top:39978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oval id="Oval 38" o:spid="_x0000_s1044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" fillcolor="#c00000" stroked="f">
                    <o:lock v:ext="edit" aspectratio="t"/>
                  </v:oval>
                  <v:shape id="Text Box 122" o:spid="_x0000_s1045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" filled="f" fillcolor="black" stroked="f">
                    <o:lock v:ext="edit" aspectratio="t"/>
                    <v:textbox>
                      <w:txbxContent>
                        <w:p w:rsidR="00813BFB" w:rsidRDefault="00813BFB" w:rsidP="009B0F66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v:group id="Group 48" o:spid="_x0000_s1046" style="position:absolute;left:7230;top:59010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oval id="Oval 55" o:spid="_x0000_s1047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" fillcolor="#c00000" stroked="f">
                    <o:lock v:ext="edit" aspectratio="t"/>
                  </v:oval>
                  <v:shape id="Text Box 122" o:spid="_x0000_s1048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" filled="f" fillcolor="black" stroked="f">
                    <o:lock v:ext="edit" aspectratio="t"/>
                    <v:textbox>
                      <w:txbxContent>
                        <w:p w:rsidR="00813BFB" w:rsidRDefault="00813BFB" w:rsidP="009B0F66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E70094" w:rsidRPr="00813BFB" w:rsidRDefault="00E70094" w:rsidP="00813BFB"/>
    <w:sectPr w:rsidR="00E70094" w:rsidRPr="00813BFB" w:rsidSect="00813BFB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822F7" w:rsidRDefault="004822F7">
      <w:r>
        <w:separator/>
      </w:r>
    </w:p>
  </w:endnote>
  <w:endnote w:type="continuationSeparator" w:id="0">
    <w:p w:rsidR="004822F7" w:rsidRDefault="004822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7C60" w:rsidRDefault="004822F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C97488" w:rsidP="004C7C60">
    <w:pPr>
      <w:pStyle w:val="Footer"/>
    </w:pPr>
    <w:r>
      <w:t xml:space="preserve">Dynamic Web </w:t>
    </w:r>
    <w:r>
      <w:t>Training</w:t>
    </w:r>
    <w:bookmarkStart w:id="3" w:name="_GoBack"/>
    <w:bookmarkEnd w:id="3"/>
    <w:r w:rsidR="00813BFB">
      <w:tab/>
      <w:t xml:space="preserve">Page </w:t>
    </w:r>
    <w:r w:rsidR="00813BFB">
      <w:fldChar w:fldCharType="begin"/>
    </w:r>
    <w:r w:rsidR="00813BFB">
      <w:instrText xml:space="preserve"> PAGE  \* MERGEFORMAT </w:instrText>
    </w:r>
    <w:r w:rsidR="00813BFB">
      <w:fldChar w:fldCharType="separate"/>
    </w:r>
    <w:r>
      <w:rPr>
        <w:noProof/>
      </w:rPr>
      <w:t>2</w:t>
    </w:r>
    <w:r w:rsidR="00813BFB">
      <w:fldChar w:fldCharType="end"/>
    </w:r>
    <w:r w:rsidR="00813BFB">
      <w:tab/>
      <w:t>Chapter 6 - Challenge Exercise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7C60" w:rsidRDefault="004822F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822F7" w:rsidRDefault="004822F7">
      <w:r>
        <w:separator/>
      </w:r>
    </w:p>
  </w:footnote>
  <w:footnote w:type="continuationSeparator" w:id="0">
    <w:p w:rsidR="004822F7" w:rsidRDefault="004822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7C60" w:rsidRDefault="004822F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813BFB" w:rsidP="00510E30">
    <w:pPr>
      <w:pStyle w:val="Header"/>
      <w:tabs>
        <w:tab w:val="clear" w:pos="8306"/>
        <w:tab w:val="right" w:pos="9639"/>
      </w:tabs>
    </w:pPr>
    <w:r>
      <w:t>Microsoft PowerPoint 2016 - Level 1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7C60" w:rsidRDefault="004822F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22F7"/>
    <w:rsid w:val="00485B59"/>
    <w:rsid w:val="00496C00"/>
    <w:rsid w:val="004A6903"/>
    <w:rsid w:val="004B1E57"/>
    <w:rsid w:val="004B48CB"/>
    <w:rsid w:val="004B67C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51B9"/>
    <w:rsid w:val="00813BFB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488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813BFB"/>
    <w:rPr>
      <w:i/>
    </w:rPr>
  </w:style>
  <w:style w:type="paragraph" w:customStyle="1" w:styleId="PreambleLabel">
    <w:name w:val="Preamble Label"/>
    <w:basedOn w:val="Normal"/>
    <w:rsid w:val="00813BFB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813BFB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28CD8D-F1B8-4C46-ADE8-E18273DEE8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0</TotalTime>
  <Pages>1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4</cp:revision>
  <cp:lastPrinted>2001-10-08T08:42:00Z</cp:lastPrinted>
  <dcterms:created xsi:type="dcterms:W3CDTF">2016-05-05T03:36:00Z</dcterms:created>
  <dcterms:modified xsi:type="dcterms:W3CDTF">2016-09-05T02:27:00Z</dcterms:modified>
</cp:coreProperties>
</file>