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02CB" w:rsidRDefault="007A02CB" w:rsidP="00881B77">
      <w:pPr>
        <w:pStyle w:val="Heading2"/>
      </w:pPr>
      <w:bookmarkStart w:id="0" w:name="Section5"/>
      <w:bookmarkEnd w:id="0"/>
      <w:r>
        <w:t>Challenge Exercise</w:t>
      </w:r>
    </w:p>
    <w:p w:rsidR="007A02CB" w:rsidRDefault="007A02CB" w:rsidP="00E941D4">
      <w:pPr>
        <w:pStyle w:val="SecondLevel"/>
      </w:pPr>
      <w:r>
        <w:t>Slide Layouts</w:t>
      </w:r>
    </w:p>
    <w:p w:rsidR="007A02CB" w:rsidRDefault="007A02CB" w:rsidP="00521720"/>
    <w:p w:rsidR="007A02CB" w:rsidRPr="00E941D4" w:rsidRDefault="007A02CB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76" y="203167"/>
                            <a:ext cx="5955030" cy="5130165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7A02CB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7A02CB" w:rsidRPr="00C64D4D" w:rsidRDefault="007A02CB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7A02CB" w:rsidRPr="00C64D4D" w:rsidRDefault="007A02CB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7A02CB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7A02CB" w:rsidRDefault="007A02CB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7A02CB" w:rsidRPr="007658FF" w:rsidRDefault="007A02CB" w:rsidP="007658FF">
                                    <w:pPr>
                                      <w:pStyle w:val="PreambleText"/>
                                    </w:pPr>
                                    <w:bookmarkStart w:id="1" w:name="Preamble"/>
                                    <w:r>
                                      <w:t>Before starting this exercise you MUST have completed all of the topics in the chapter Slide Layouts…</w:t>
                                    </w:r>
                                    <w:bookmarkEnd w:id="1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7A02CB" w:rsidRDefault="007A02CB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7A02C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7A02CB" w:rsidRPr="00C64D4D" w:rsidRDefault="007A02C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7A02CB" w:rsidRPr="007658FF" w:rsidRDefault="007A02CB" w:rsidP="00EE4406">
                                    <w:pPr>
                                      <w:spacing w:before="120" w:after="0"/>
                                    </w:pPr>
                                    <w:r>
                                      <w:t xml:space="preserve">Open the presentation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</w:rPr>
                                      <w:t>PE_Slide</w:t>
                                    </w:r>
                                    <w:proofErr w:type="spellEnd"/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 Layouts.pptx</w:t>
                                    </w:r>
                                    <w: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7A02CB" w:rsidRPr="008C62FF" w:rsidRDefault="007A02C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7A02C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7A02CB" w:rsidRPr="00C64D4D" w:rsidRDefault="007A02C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7A02CB" w:rsidRPr="009A5392" w:rsidRDefault="007A02CB" w:rsidP="009A5392">
                                    <w:pPr>
                                      <w:spacing w:before="120" w:after="0"/>
                                    </w:pPr>
                                    <w:r>
                                      <w:t xml:space="preserve">Insert a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Title and Content</w:t>
                                    </w:r>
                                    <w:r>
                                      <w:t xml:space="preserve"> slide after slide 1, with the title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Overview</w:t>
                                    </w:r>
                                    <w:r>
                                      <w:t xml:space="preserve"> and the bullet points as shown in sample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</w:t>
                                    </w:r>
                                    <w:r>
                                      <w:t xml:space="preserve"> on the following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7A02CB" w:rsidRPr="008C62FF" w:rsidRDefault="007A02C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7A02C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7A02CB" w:rsidRPr="00C64D4D" w:rsidRDefault="007A02C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7A02CB" w:rsidRPr="009A5392" w:rsidRDefault="007A02CB" w:rsidP="009A5392">
                                    <w:pPr>
                                      <w:spacing w:before="120" w:after="0"/>
                                    </w:pPr>
                                    <w:r>
                                      <w:t xml:space="preserve">Insert two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Section Header</w:t>
                                    </w:r>
                                    <w:r>
                                      <w:t xml:space="preserve"> slides: one after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, titled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Australia</w:t>
                                    </w:r>
                                    <w:r>
                                      <w:t xml:space="preserve"> and one after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6</w:t>
                                    </w:r>
                                    <w:r>
                                      <w:t xml:space="preserve">, titled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Around the World</w:t>
                                    </w:r>
                                    <w:r>
                                      <w:t>. Delete the subheading placeholder on both slides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7A02CB" w:rsidRPr="008C62FF" w:rsidRDefault="007A02C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7A02C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7A02CB" w:rsidRPr="00C64D4D" w:rsidRDefault="007A02C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7A02CB" w:rsidRPr="001748C1" w:rsidRDefault="007A02CB" w:rsidP="00F2665B">
                                    <w:pPr>
                                      <w:spacing w:before="120" w:after="0"/>
                                    </w:pPr>
                                    <w:r>
                                      <w:t xml:space="preserve">Insert a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Title and Content</w:t>
                                    </w:r>
                                    <w:r>
                                      <w:t xml:space="preserve"> slide at the end of the presentation, titled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Recycling in Other Countries 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7A02CB" w:rsidRPr="008C62FF" w:rsidRDefault="007A02C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7A02C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7A02CB" w:rsidRPr="00C64D4D" w:rsidRDefault="007A02C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7A02CB" w:rsidRDefault="007A02CB" w:rsidP="001748C1">
                                    <w:pPr>
                                      <w:spacing w:before="120" w:after="0"/>
                                    </w:pPr>
                                    <w:r>
                                      <w:t xml:space="preserve">On the new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9</w:t>
                                    </w:r>
                                    <w:r>
                                      <w:t xml:space="preserve">, create a </w:t>
                                    </w:r>
                                    <w:r w:rsidRPr="001748C1">
                                      <w:rPr>
                                        <w:b/>
                                        <w:i/>
                                      </w:rPr>
                                      <w:t>Clustered Column</w:t>
                                    </w:r>
                                    <w:r>
                                      <w:t xml:space="preserve"> chart, with the following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% Recycled</w:t>
                                    </w:r>
                                    <w:r w:rsidRPr="001748C1">
                                      <w:t xml:space="preserve"> </w:t>
                                    </w:r>
                                    <w:r>
                                      <w:t>data:</w:t>
                                    </w:r>
                                  </w:p>
                                  <w:p w:rsidR="007A02CB" w:rsidRDefault="007A02CB" w:rsidP="001748C1">
                                    <w:pPr>
                                      <w:tabs>
                                        <w:tab w:val="left" w:pos="1501"/>
                                      </w:tabs>
                                      <w:spacing w:before="120" w:after="0"/>
                                      <w:rPr>
                                        <w:b/>
                                        <w:i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Australia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88</w:t>
                                    </w:r>
                                  </w:p>
                                  <w:p w:rsidR="007A02CB" w:rsidRDefault="007A02CB" w:rsidP="001748C1">
                                    <w:pPr>
                                      <w:tabs>
                                        <w:tab w:val="left" w:pos="1501"/>
                                      </w:tabs>
                                      <w:spacing w:before="0" w:after="0"/>
                                      <w:rPr>
                                        <w:b/>
                                        <w:i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Austria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60</w:t>
                                    </w:r>
                                  </w:p>
                                  <w:p w:rsidR="007A02CB" w:rsidRDefault="007A02CB" w:rsidP="001748C1">
                                    <w:pPr>
                                      <w:tabs>
                                        <w:tab w:val="left" w:pos="1501"/>
                                      </w:tabs>
                                      <w:spacing w:before="0" w:after="0"/>
                                      <w:rPr>
                                        <w:b/>
                                        <w:i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Greece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10</w:t>
                                    </w:r>
                                  </w:p>
                                  <w:p w:rsidR="007A02CB" w:rsidRDefault="007A02CB" w:rsidP="001748C1">
                                    <w:pPr>
                                      <w:tabs>
                                        <w:tab w:val="left" w:pos="1501"/>
                                      </w:tabs>
                                      <w:spacing w:before="0" w:after="0"/>
                                      <w:rPr>
                                        <w:b/>
                                        <w:i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UK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18</w:t>
                                    </w:r>
                                  </w:p>
                                  <w:p w:rsidR="007A02CB" w:rsidRDefault="007A02CB" w:rsidP="001748C1">
                                    <w:pPr>
                                      <w:tabs>
                                        <w:tab w:val="left" w:pos="1501"/>
                                      </w:tabs>
                                      <w:spacing w:before="0" w:after="0"/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USA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33</w:t>
                                    </w:r>
                                  </w:p>
                                  <w:p w:rsidR="007A02CB" w:rsidRPr="001748C1" w:rsidRDefault="007A02CB" w:rsidP="001748C1">
                                    <w:pPr>
                                      <w:tabs>
                                        <w:tab w:val="left" w:pos="1501"/>
                                      </w:tabs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The slide should appear as shown in sample B on the following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7A02CB" w:rsidRPr="008C62FF" w:rsidRDefault="007A02C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7A02C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7A02CB" w:rsidRPr="00C64D4D" w:rsidRDefault="007A02C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7A02CB" w:rsidRPr="006526A3" w:rsidRDefault="007A02CB" w:rsidP="006526A3">
                                    <w:pPr>
                                      <w:spacing w:before="120" w:after="0"/>
                                    </w:pPr>
                                    <w:r>
                                      <w:t xml:space="preserve">Change the layout for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5</w:t>
                                    </w:r>
                                    <w:r>
                                      <w:t xml:space="preserve">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Two Content</w:t>
                                    </w:r>
                                    <w:r>
                                      <w:t xml:space="preserve">, then insert the picture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</w:rPr>
                                      <w:t>PE_Slide</w:t>
                                    </w:r>
                                    <w:proofErr w:type="spellEnd"/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 Layouts Picture.jpg</w:t>
                                    </w:r>
                                    <w:r>
                                      <w:t xml:space="preserve">. Enlarge the picture (click on the picture and drag one of the selection handles on the border) then position it as shown in sample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C</w:t>
                                    </w:r>
                                    <w:r>
                                      <w:t xml:space="preserve"> on the following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7A02CB" w:rsidRPr="008C62FF" w:rsidRDefault="007A02C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7A02C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7A02CB" w:rsidRDefault="007A02CB" w:rsidP="001748C1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7A02CB" w:rsidRPr="00DB160E" w:rsidRDefault="007A02CB" w:rsidP="001748C1">
                                    <w:pPr>
                                      <w:spacing w:before="120" w:after="0"/>
                                    </w:pPr>
                                    <w:r>
                                      <w:t xml:space="preserve">Use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Save As</w:t>
                                    </w:r>
                                    <w:r>
                                      <w:t xml:space="preserve"> command to save the presentation as </w:t>
                                    </w:r>
                                    <w:proofErr w:type="spellStart"/>
                                    <w:r w:rsidRPr="00DB160E">
                                      <w:rPr>
                                        <w:b/>
                                        <w:i/>
                                      </w:rPr>
                                      <w:t>PE_Slide</w:t>
                                    </w:r>
                                    <w:proofErr w:type="spellEnd"/>
                                    <w:r w:rsidRPr="00DB160E">
                                      <w:rPr>
                                        <w:b/>
                                        <w:i/>
                                      </w:rPr>
                                      <w:t xml:space="preserve"> Layouts (Completed).pptx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7A02CB" w:rsidRPr="008C62FF" w:rsidRDefault="007A02CB" w:rsidP="001748C1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7A02CB" w:rsidRDefault="007A02CB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7A02CB" w:rsidTr="00AA7524">
                                <w:tc>
                                  <w:tcPr>
                                    <w:tcW w:w="2366" w:type="dxa"/>
                                  </w:tcPr>
                                  <w:p w:rsidR="007A02CB" w:rsidRPr="008B0517" w:rsidRDefault="007A02CB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7A02CB" w:rsidRPr="006526A3" w:rsidRDefault="007A02CB">
                                    <w:proofErr w:type="spellStart"/>
                                    <w:r w:rsidRPr="006526A3">
                                      <w:rPr>
                                        <w:i/>
                                      </w:rPr>
                                      <w:t>PE_Slide</w:t>
                                    </w:r>
                                    <w:proofErr w:type="spellEnd"/>
                                    <w:r w:rsidRPr="006526A3">
                                      <w:rPr>
                                        <w:i/>
                                      </w:rPr>
                                      <w:t xml:space="preserve"> Layouts.pptx</w:t>
                                    </w:r>
                                    <w:r>
                                      <w:t>,</w:t>
                                    </w:r>
                                    <w:r w:rsidRPr="006526A3">
                                      <w:rPr>
                                        <w:i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6526A3">
                                      <w:rPr>
                                        <w:i/>
                                      </w:rPr>
                                      <w:t>PE_Slide</w:t>
                                    </w:r>
                                    <w:proofErr w:type="spellEnd"/>
                                    <w:r w:rsidRPr="006526A3">
                                      <w:rPr>
                                        <w:i/>
                                      </w:rPr>
                                      <w:t xml:space="preserve"> Layout</w:t>
                                    </w:r>
                                    <w:r>
                                      <w:rPr>
                                        <w:i/>
                                      </w:rPr>
                                      <w:t>s</w:t>
                                    </w:r>
                                    <w:r w:rsidRPr="006526A3">
                                      <w:rPr>
                                        <w:i/>
                                      </w:rPr>
                                      <w:t xml:space="preserve"> Picture.jpg</w:t>
                                    </w:r>
                                  </w:p>
                                </w:tc>
                              </w:tr>
                              <w:tr w:rsidR="007A02CB" w:rsidTr="00AA7524">
                                <w:tc>
                                  <w:tcPr>
                                    <w:tcW w:w="2366" w:type="dxa"/>
                                  </w:tcPr>
                                  <w:p w:rsidR="007A02CB" w:rsidRPr="008B0517" w:rsidRDefault="007A02CB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7A02CB" w:rsidRDefault="007A02CB">
                                    <w:proofErr w:type="spellStart"/>
                                    <w:r w:rsidRPr="006526A3">
                                      <w:rPr>
                                        <w:i/>
                                      </w:rPr>
                                      <w:t>PE_Slide</w:t>
                                    </w:r>
                                    <w:proofErr w:type="spellEnd"/>
                                    <w:r w:rsidRPr="006526A3">
                                      <w:rPr>
                                        <w:i/>
                                      </w:rPr>
                                      <w:t xml:space="preserve"> Layouts</w:t>
                                    </w:r>
                                    <w:r>
                                      <w:rPr>
                                        <w:i/>
                                      </w:rPr>
                                      <w:t xml:space="preserve"> (Completed)</w:t>
                                    </w:r>
                                    <w:r w:rsidRPr="006526A3">
                                      <w:rPr>
                                        <w:i/>
                                      </w:rPr>
                                      <w:t>.pptx</w:t>
                                    </w:r>
                                  </w:p>
                                </w:tc>
                              </w:tr>
                              <w:tr w:rsidR="007A02CB" w:rsidTr="00AA7524">
                                <w:tc>
                                  <w:tcPr>
                                    <w:tcW w:w="2366" w:type="dxa"/>
                                  </w:tcPr>
                                  <w:p w:rsidR="007A02CB" w:rsidRPr="008B0517" w:rsidRDefault="007A02CB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7A02CB" w:rsidRDefault="007A02CB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7A02CB" w:rsidRDefault="007A02CB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031;width:59551;height:51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7A02CB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7A02CB" w:rsidRPr="00C64D4D" w:rsidRDefault="007A02CB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7A02CB" w:rsidRPr="00C64D4D" w:rsidRDefault="007A02CB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7A02CB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7A02CB" w:rsidRDefault="007A02CB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7A02CB" w:rsidRPr="007658FF" w:rsidRDefault="007A02CB" w:rsidP="007658FF">
                              <w:pPr>
                                <w:pStyle w:val="PreambleText"/>
                              </w:pPr>
                              <w:bookmarkStart w:id="2" w:name="Preamble"/>
                              <w:r>
                                <w:t>Before starting this exercise you MUST have completed all of the topics in the chapter Slide Layouts…</w:t>
                              </w:r>
                              <w:bookmarkEnd w:id="2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7A02CB" w:rsidRDefault="007A02CB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7A02C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7A02CB" w:rsidRPr="00C64D4D" w:rsidRDefault="007A02C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7A02CB" w:rsidRPr="007658FF" w:rsidRDefault="007A02CB" w:rsidP="00EE4406">
                              <w:pPr>
                                <w:spacing w:before="120" w:after="0"/>
                              </w:pPr>
                              <w:r>
                                <w:t xml:space="preserve">Open the presentation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</w:rPr>
                                <w:t>PE_Slide</w:t>
                              </w:r>
                              <w:proofErr w:type="spellEnd"/>
                              <w:r>
                                <w:rPr>
                                  <w:b/>
                                  <w:i/>
                                </w:rPr>
                                <w:t xml:space="preserve"> Layouts.pptx</w:t>
                              </w:r>
                              <w: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7A02CB" w:rsidRPr="008C62FF" w:rsidRDefault="007A02C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7A02C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7A02CB" w:rsidRPr="00C64D4D" w:rsidRDefault="007A02C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7A02CB" w:rsidRPr="009A5392" w:rsidRDefault="007A02CB" w:rsidP="009A5392">
                              <w:pPr>
                                <w:spacing w:before="120" w:after="0"/>
                              </w:pPr>
                              <w:r>
                                <w:t xml:space="preserve">Insert a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Title and Content</w:t>
                              </w:r>
                              <w:r>
                                <w:t xml:space="preserve"> slide after slide 1, with the title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Overview</w:t>
                              </w:r>
                              <w:r>
                                <w:t xml:space="preserve"> and the bullet points as shown in sample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</w:t>
                              </w:r>
                              <w:r>
                                <w:t xml:space="preserve"> on the following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7A02CB" w:rsidRPr="008C62FF" w:rsidRDefault="007A02C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7A02C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7A02CB" w:rsidRPr="00C64D4D" w:rsidRDefault="007A02C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7A02CB" w:rsidRPr="009A5392" w:rsidRDefault="007A02CB" w:rsidP="009A5392">
                              <w:pPr>
                                <w:spacing w:before="120" w:after="0"/>
                              </w:pPr>
                              <w:r>
                                <w:t xml:space="preserve">Insert two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Section Header</w:t>
                              </w:r>
                              <w:r>
                                <w:t xml:space="preserve"> slides: one after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, titled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Australia</w:t>
                              </w:r>
                              <w:r>
                                <w:t xml:space="preserve"> and one after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6</w:t>
                              </w:r>
                              <w:r>
                                <w:t xml:space="preserve">, titled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Around the World</w:t>
                              </w:r>
                              <w:r>
                                <w:t>. Delete the subheading placeholder on both slides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7A02CB" w:rsidRPr="008C62FF" w:rsidRDefault="007A02C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7A02C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7A02CB" w:rsidRPr="00C64D4D" w:rsidRDefault="007A02C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7A02CB" w:rsidRPr="001748C1" w:rsidRDefault="007A02CB" w:rsidP="00F2665B">
                              <w:pPr>
                                <w:spacing w:before="120" w:after="0"/>
                              </w:pPr>
                              <w:r>
                                <w:t xml:space="preserve">Insert a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Title and Content</w:t>
                              </w:r>
                              <w:r>
                                <w:t xml:space="preserve"> slide at the end of the presentation, titled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 xml:space="preserve">Recycling in Other Countries 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7A02CB" w:rsidRPr="008C62FF" w:rsidRDefault="007A02C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7A02C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7A02CB" w:rsidRPr="00C64D4D" w:rsidRDefault="007A02C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7A02CB" w:rsidRDefault="007A02CB" w:rsidP="001748C1">
                              <w:pPr>
                                <w:spacing w:before="120" w:after="0"/>
                              </w:pPr>
                              <w:r>
                                <w:t xml:space="preserve">On the new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9</w:t>
                              </w:r>
                              <w:r>
                                <w:t xml:space="preserve">, create a </w:t>
                              </w:r>
                              <w:r w:rsidRPr="001748C1">
                                <w:rPr>
                                  <w:b/>
                                  <w:i/>
                                </w:rPr>
                                <w:t>Clustered Column</w:t>
                              </w:r>
                              <w:r>
                                <w:t xml:space="preserve"> chart, with the following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% Recycled</w:t>
                              </w:r>
                              <w:r w:rsidRPr="001748C1">
                                <w:t xml:space="preserve"> </w:t>
                              </w:r>
                              <w:r>
                                <w:t>data:</w:t>
                              </w:r>
                            </w:p>
                            <w:p w:rsidR="007A02CB" w:rsidRDefault="007A02CB" w:rsidP="001748C1">
                              <w:pPr>
                                <w:tabs>
                                  <w:tab w:val="left" w:pos="1501"/>
                                </w:tabs>
                                <w:spacing w:before="120" w:after="0"/>
                                <w:rPr>
                                  <w:b/>
                                  <w:i/>
                                </w:rPr>
                              </w:pPr>
                              <w:r>
                                <w:rPr>
                                  <w:b/>
                                  <w:i/>
                                </w:rPr>
                                <w:t>Australia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88</w:t>
                              </w:r>
                            </w:p>
                            <w:p w:rsidR="007A02CB" w:rsidRDefault="007A02CB" w:rsidP="001748C1">
                              <w:pPr>
                                <w:tabs>
                                  <w:tab w:val="left" w:pos="1501"/>
                                </w:tabs>
                                <w:spacing w:before="0" w:after="0"/>
                                <w:rPr>
                                  <w:b/>
                                  <w:i/>
                                </w:rPr>
                              </w:pPr>
                              <w:r>
                                <w:rPr>
                                  <w:b/>
                                  <w:i/>
                                </w:rPr>
                                <w:t>Austria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60</w:t>
                              </w:r>
                            </w:p>
                            <w:p w:rsidR="007A02CB" w:rsidRDefault="007A02CB" w:rsidP="001748C1">
                              <w:pPr>
                                <w:tabs>
                                  <w:tab w:val="left" w:pos="1501"/>
                                </w:tabs>
                                <w:spacing w:before="0" w:after="0"/>
                                <w:rPr>
                                  <w:b/>
                                  <w:i/>
                                </w:rPr>
                              </w:pPr>
                              <w:r>
                                <w:rPr>
                                  <w:b/>
                                  <w:i/>
                                </w:rPr>
                                <w:t>Greece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10</w:t>
                              </w:r>
                            </w:p>
                            <w:p w:rsidR="007A02CB" w:rsidRDefault="007A02CB" w:rsidP="001748C1">
                              <w:pPr>
                                <w:tabs>
                                  <w:tab w:val="left" w:pos="1501"/>
                                </w:tabs>
                                <w:spacing w:before="0" w:after="0"/>
                                <w:rPr>
                                  <w:b/>
                                  <w:i/>
                                </w:rPr>
                              </w:pPr>
                              <w:r>
                                <w:rPr>
                                  <w:b/>
                                  <w:i/>
                                </w:rPr>
                                <w:t>UK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18</w:t>
                              </w:r>
                            </w:p>
                            <w:p w:rsidR="007A02CB" w:rsidRDefault="007A02CB" w:rsidP="001748C1">
                              <w:pPr>
                                <w:tabs>
                                  <w:tab w:val="left" w:pos="1501"/>
                                </w:tabs>
                                <w:spacing w:before="0" w:after="0"/>
                              </w:pPr>
                              <w:r>
                                <w:rPr>
                                  <w:b/>
                                  <w:i/>
                                </w:rPr>
                                <w:t>USA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33</w:t>
                              </w:r>
                            </w:p>
                            <w:p w:rsidR="007A02CB" w:rsidRPr="001748C1" w:rsidRDefault="007A02CB" w:rsidP="001748C1">
                              <w:pPr>
                                <w:tabs>
                                  <w:tab w:val="left" w:pos="1501"/>
                                </w:tabs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The slide should appear as shown in sample B on the following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7A02CB" w:rsidRPr="008C62FF" w:rsidRDefault="007A02C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7A02C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7A02CB" w:rsidRPr="00C64D4D" w:rsidRDefault="007A02C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7A02CB" w:rsidRPr="006526A3" w:rsidRDefault="007A02CB" w:rsidP="006526A3">
                              <w:pPr>
                                <w:spacing w:before="120" w:after="0"/>
                              </w:pPr>
                              <w:r>
                                <w:t xml:space="preserve">Change the layout for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5</w:t>
                              </w:r>
                              <w:r>
                                <w:t xml:space="preserve">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Two Content</w:t>
                              </w:r>
                              <w:r>
                                <w:t xml:space="preserve">, then insert the picture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</w:rPr>
                                <w:t>PE_Slide</w:t>
                              </w:r>
                              <w:proofErr w:type="spellEnd"/>
                              <w:r>
                                <w:rPr>
                                  <w:b/>
                                  <w:i/>
                                </w:rPr>
                                <w:t xml:space="preserve"> Layouts Picture.jpg</w:t>
                              </w:r>
                              <w:r>
                                <w:t xml:space="preserve">. Enlarge the picture (click on the picture and drag one of the selection handles on the border) then position it as shown in sample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C</w:t>
                              </w:r>
                              <w:r>
                                <w:t xml:space="preserve"> on the following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7A02CB" w:rsidRPr="008C62FF" w:rsidRDefault="007A02C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7A02C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7A02CB" w:rsidRDefault="007A02CB" w:rsidP="001748C1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7A02CB" w:rsidRPr="00DB160E" w:rsidRDefault="007A02CB" w:rsidP="001748C1">
                              <w:pPr>
                                <w:spacing w:before="120" w:after="0"/>
                              </w:pPr>
                              <w:r>
                                <w:t xml:space="preserve">Use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Save As</w:t>
                              </w:r>
                              <w:r>
                                <w:t xml:space="preserve"> command to save the presentation as </w:t>
                              </w:r>
                              <w:proofErr w:type="spellStart"/>
                              <w:r w:rsidRPr="00DB160E">
                                <w:rPr>
                                  <w:b/>
                                  <w:i/>
                                </w:rPr>
                                <w:t>PE_Slide</w:t>
                              </w:r>
                              <w:proofErr w:type="spellEnd"/>
                              <w:r w:rsidRPr="00DB160E">
                                <w:rPr>
                                  <w:b/>
                                  <w:i/>
                                </w:rPr>
                                <w:t xml:space="preserve"> Layouts (Completed).pptx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7A02CB" w:rsidRPr="008C62FF" w:rsidRDefault="007A02CB" w:rsidP="001748C1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7A02CB" w:rsidRDefault="007A02CB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7A02CB" w:rsidTr="00AA7524">
                          <w:tc>
                            <w:tcPr>
                              <w:tcW w:w="2366" w:type="dxa"/>
                            </w:tcPr>
                            <w:p w:rsidR="007A02CB" w:rsidRPr="008B0517" w:rsidRDefault="007A02CB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7A02CB" w:rsidRPr="006526A3" w:rsidRDefault="007A02CB">
                              <w:proofErr w:type="spellStart"/>
                              <w:r w:rsidRPr="006526A3">
                                <w:rPr>
                                  <w:i/>
                                </w:rPr>
                                <w:t>PE_Slide</w:t>
                              </w:r>
                              <w:proofErr w:type="spellEnd"/>
                              <w:r w:rsidRPr="006526A3">
                                <w:rPr>
                                  <w:i/>
                                </w:rPr>
                                <w:t xml:space="preserve"> Layouts.pptx</w:t>
                              </w:r>
                              <w:r>
                                <w:t>,</w:t>
                              </w:r>
                              <w:r w:rsidRPr="006526A3">
                                <w:rPr>
                                  <w:i/>
                                </w:rPr>
                                <w:t xml:space="preserve"> </w:t>
                              </w:r>
                              <w:proofErr w:type="spellStart"/>
                              <w:r w:rsidRPr="006526A3">
                                <w:rPr>
                                  <w:i/>
                                </w:rPr>
                                <w:t>PE_Slide</w:t>
                              </w:r>
                              <w:proofErr w:type="spellEnd"/>
                              <w:r w:rsidRPr="006526A3">
                                <w:rPr>
                                  <w:i/>
                                </w:rPr>
                                <w:t xml:space="preserve"> Layout</w:t>
                              </w:r>
                              <w:r>
                                <w:rPr>
                                  <w:i/>
                                </w:rPr>
                                <w:t>s</w:t>
                              </w:r>
                              <w:r w:rsidRPr="006526A3">
                                <w:rPr>
                                  <w:i/>
                                </w:rPr>
                                <w:t xml:space="preserve"> Picture.jpg</w:t>
                              </w:r>
                            </w:p>
                          </w:tc>
                        </w:tr>
                        <w:tr w:rsidR="007A02CB" w:rsidTr="00AA7524">
                          <w:tc>
                            <w:tcPr>
                              <w:tcW w:w="2366" w:type="dxa"/>
                            </w:tcPr>
                            <w:p w:rsidR="007A02CB" w:rsidRPr="008B0517" w:rsidRDefault="007A02CB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7A02CB" w:rsidRDefault="007A02CB">
                              <w:proofErr w:type="spellStart"/>
                              <w:r w:rsidRPr="006526A3">
                                <w:rPr>
                                  <w:i/>
                                </w:rPr>
                                <w:t>PE_Slide</w:t>
                              </w:r>
                              <w:proofErr w:type="spellEnd"/>
                              <w:r w:rsidRPr="006526A3">
                                <w:rPr>
                                  <w:i/>
                                </w:rPr>
                                <w:t xml:space="preserve"> Layouts</w:t>
                              </w:r>
                              <w:r>
                                <w:rPr>
                                  <w:i/>
                                </w:rPr>
                                <w:t xml:space="preserve"> (Completed)</w:t>
                              </w:r>
                              <w:r w:rsidRPr="006526A3">
                                <w:rPr>
                                  <w:i/>
                                </w:rPr>
                                <w:t>.pptx</w:t>
                              </w:r>
                            </w:p>
                          </w:tc>
                        </w:tr>
                        <w:tr w:rsidR="007A02CB" w:rsidTr="00AA7524">
                          <w:tc>
                            <w:tcPr>
                              <w:tcW w:w="2366" w:type="dxa"/>
                            </w:tcPr>
                            <w:p w:rsidR="007A02CB" w:rsidRPr="008B0517" w:rsidRDefault="007A02CB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7A02CB" w:rsidRDefault="007A02CB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7A02CB" w:rsidRDefault="007A02CB" w:rsidP="00D332ED"/>
                    </w:txbxContent>
                  </v:textbox>
                </v:shape>
              </v:group>
            </w:pict>
          </mc:Fallback>
        </mc:AlternateContent>
      </w:r>
    </w:p>
    <w:p w:rsidR="007A02CB" w:rsidRDefault="007A02CB" w:rsidP="00881B77">
      <w:pPr>
        <w:pStyle w:val="Heading2"/>
      </w:pPr>
      <w:r>
        <w:lastRenderedPageBreak/>
        <w:t>Challenge Exercise Sample</w:t>
      </w:r>
    </w:p>
    <w:p w:rsidR="007A02CB" w:rsidRDefault="007A02CB" w:rsidP="00E941D4">
      <w:pPr>
        <w:pStyle w:val="SecondLevel"/>
      </w:pPr>
      <w:r>
        <w:t>Slide Layouts</w:t>
      </w:r>
    </w:p>
    <w:p w:rsidR="007A02CB" w:rsidRDefault="007A02CB" w:rsidP="00521720"/>
    <w:p w:rsidR="007A02CB" w:rsidRPr="00E941D4" w:rsidRDefault="007A02CB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45454</wp:posOffset>
                </wp:positionH>
                <wp:positionV relativeFrom="paragraph">
                  <wp:posOffset>324662</wp:posOffset>
                </wp:positionV>
                <wp:extent cx="6084000" cy="7984151"/>
                <wp:effectExtent l="0" t="0" r="31115" b="17145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7984151"/>
                          <a:chOff x="0" y="0"/>
                          <a:chExt cx="6084000" cy="7984151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67563" y="244549"/>
                            <a:ext cx="4319905" cy="243332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67563" y="2902689"/>
                            <a:ext cx="4319905" cy="243395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67563" y="5550196"/>
                            <a:ext cx="4319905" cy="243395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30" name="Group 30"/>
                        <wpg:cNvGrpSpPr/>
                        <wpg:grpSpPr bwMode="auto">
                          <a:xfrm>
                            <a:off x="637954" y="212651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1" name="Oval 31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A02CB" w:rsidRDefault="007A02CB" w:rsidP="00D96C46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" name="Group 33"/>
                        <wpg:cNvGrpSpPr/>
                        <wpg:grpSpPr bwMode="auto">
                          <a:xfrm>
                            <a:off x="637954" y="2881423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4" name="Oval 3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A02CB" w:rsidRDefault="007A02CB" w:rsidP="00D96C46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36"/>
                        <wpg:cNvGrpSpPr/>
                        <wpg:grpSpPr bwMode="auto">
                          <a:xfrm>
                            <a:off x="637954" y="5528930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7" name="Oval 3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7A02CB" w:rsidRDefault="007A02CB" w:rsidP="00D96C46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id="Group 23" o:spid="_x0000_s1031" style="position:absolute;margin-left:3.6pt;margin-top:25.55pt;width:479.05pt;height:628.65pt;z-index:251661312" coordsize="60840,798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">
                <v:line id="Straight Connector 24" o:spid="_x0000_s1032" style="position:absolute;visibility:visible;mso-wrap-style:square" from="0,0" to="6084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33" type="#_x0000_t75" style="position:absolute;left:9675;top:2445;width:43199;height:24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" stroked="t" strokecolor="#969696">
                  <v:stroke joinstyle="round"/>
                  <v:imagedata r:id="rId11" o:title=""/>
                  <v:path arrowok="t"/>
                </v:shape>
                <v:shape id="Picture 27" o:spid="_x0000_s1034" type="#_x0000_t75" style="position:absolute;left:9675;top:29026;width:43199;height:24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" stroked="t" strokecolor="#969696">
                  <v:stroke joinstyle="round"/>
                  <v:imagedata r:id="rId12" o:title=""/>
                  <v:path arrowok="t"/>
                </v:shape>
                <v:shape id="Picture 28" o:spid="_x0000_s1035" type="#_x0000_t75" style="position:absolute;left:9675;top:55501;width:43199;height:24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" stroked="t" strokecolor="#969696">
                  <v:stroke joinstyle="round"/>
                  <v:imagedata r:id="rId13" o:title=""/>
                  <v:path arrowok="t"/>
                </v:shape>
                <v:group id="Group 30" o:spid="_x0000_s1036" style="position:absolute;left:6379;top:2126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oval id="Oval 31" o:spid="_x0000_s1037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" fillcolor="#c00000" stroked="f">
                    <o:lock v:ext="edit" aspectratio="t"/>
                  </v:oval>
                  <v:shape id="Text Box 122" o:spid="_x0000_s1038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7A02CB" w:rsidRDefault="007A02CB" w:rsidP="00D96C46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33" o:spid="_x0000_s1039" style="position:absolute;left:6379;top:28814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oval id="Oval 34" o:spid="_x0000_s1040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c1CwgAAANsAAAAPAAAAZHJzL2Rvd25yZXYueG1sRI9Ba8JA&#10;FITvBf/D8gRv9cVapE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Cuvc1C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1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7A02CB" w:rsidRDefault="007A02CB" w:rsidP="00D96C46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group id="Group 36" o:spid="_x0000_s1042" style="position:absolute;left:6379;top:55289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oval id="Oval 37" o:spid="_x0000_s1043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1M1wgAAANsAAAAPAAAAZHJzL2Rvd25yZXYueG1sRI9Ba8JA&#10;FITvBf/D8gRv9cUKtk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Beb1M1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4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" filled="f" fillcolor="black" stroked="f">
                    <o:lock v:ext="edit" aspectratio="t"/>
                    <v:textbox>
                      <w:txbxContent>
                        <w:p w:rsidR="007A02CB" w:rsidRDefault="007A02CB" w:rsidP="00D96C46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E70094" w:rsidRPr="007A02CB" w:rsidRDefault="00E70094" w:rsidP="007A02CB"/>
    <w:sectPr w:rsidR="00E70094" w:rsidRPr="007A02CB" w:rsidSect="007A02CB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301A" w:rsidRDefault="00B1301A">
      <w:r>
        <w:separator/>
      </w:r>
    </w:p>
  </w:endnote>
  <w:endnote w:type="continuationSeparator" w:id="0">
    <w:p w:rsidR="00B1301A" w:rsidRDefault="00B130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5450" w:rsidRDefault="00B1301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E444F4" w:rsidP="00295450">
    <w:pPr>
      <w:pStyle w:val="Footer"/>
    </w:pPr>
    <w:r>
      <w:t xml:space="preserve">Dynamic Web </w:t>
    </w:r>
    <w:r>
      <w:t>Training</w:t>
    </w:r>
    <w:bookmarkStart w:id="3" w:name="_GoBack"/>
    <w:bookmarkEnd w:id="3"/>
    <w:r w:rsidR="007A02CB">
      <w:tab/>
      <w:t xml:space="preserve">Page </w:t>
    </w:r>
    <w:r w:rsidR="007A02CB">
      <w:fldChar w:fldCharType="begin"/>
    </w:r>
    <w:r w:rsidR="007A02CB">
      <w:instrText xml:space="preserve"> PAGE  \* MERGEFORMAT </w:instrText>
    </w:r>
    <w:r w:rsidR="007A02CB">
      <w:fldChar w:fldCharType="separate"/>
    </w:r>
    <w:r>
      <w:rPr>
        <w:noProof/>
      </w:rPr>
      <w:t>2</w:t>
    </w:r>
    <w:r w:rsidR="007A02CB">
      <w:fldChar w:fldCharType="end"/>
    </w:r>
    <w:r w:rsidR="007A02CB">
      <w:tab/>
      <w:t>Chapter 5 - Challenge Exercise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5450" w:rsidRDefault="00B1301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301A" w:rsidRDefault="00B1301A">
      <w:r>
        <w:separator/>
      </w:r>
    </w:p>
  </w:footnote>
  <w:footnote w:type="continuationSeparator" w:id="0">
    <w:p w:rsidR="00B1301A" w:rsidRDefault="00B130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5450" w:rsidRDefault="00B1301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7A02CB" w:rsidP="00510E30">
    <w:pPr>
      <w:pStyle w:val="Header"/>
      <w:tabs>
        <w:tab w:val="clear" w:pos="8306"/>
        <w:tab w:val="right" w:pos="9639"/>
      </w:tabs>
    </w:pPr>
    <w:r>
      <w:t>Microsoft PowerPoint 2016 - Level 1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5450" w:rsidRDefault="00B1301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A02CB"/>
    <w:rsid w:val="007B37B0"/>
    <w:rsid w:val="007B7310"/>
    <w:rsid w:val="007C3A53"/>
    <w:rsid w:val="007C437A"/>
    <w:rsid w:val="007F43D2"/>
    <w:rsid w:val="007F4E3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01A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444F4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7A02CB"/>
    <w:rPr>
      <w:i/>
    </w:rPr>
  </w:style>
  <w:style w:type="paragraph" w:customStyle="1" w:styleId="PreambleLabel">
    <w:name w:val="Preamble Label"/>
    <w:basedOn w:val="Normal"/>
    <w:rsid w:val="007A02CB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7A02CB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ABA228-57BE-4E57-9852-A7A288C993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0</TotalTime>
  <Pages>1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4</cp:revision>
  <cp:lastPrinted>2001-10-08T08:42:00Z</cp:lastPrinted>
  <dcterms:created xsi:type="dcterms:W3CDTF">2016-05-05T03:36:00Z</dcterms:created>
  <dcterms:modified xsi:type="dcterms:W3CDTF">2016-09-05T02:27:00Z</dcterms:modified>
</cp:coreProperties>
</file>