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675F" w:rsidRDefault="00CE675F" w:rsidP="00881B77">
      <w:pPr>
        <w:pStyle w:val="Heading2"/>
      </w:pPr>
      <w:bookmarkStart w:id="0" w:name="Section8"/>
      <w:bookmarkStart w:id="1" w:name="_GoBack"/>
      <w:bookmarkEnd w:id="0"/>
      <w:bookmarkEnd w:id="1"/>
      <w:r>
        <w:t>Challenge Exercise</w:t>
      </w:r>
    </w:p>
    <w:p w:rsidR="00CE675F" w:rsidRDefault="00CE675F" w:rsidP="00E941D4">
      <w:pPr>
        <w:pStyle w:val="SecondLevel"/>
      </w:pPr>
      <w:r>
        <w:t>Preparing For Presentations</w:t>
      </w:r>
    </w:p>
    <w:p w:rsidR="00CE675F" w:rsidRDefault="00CE675F" w:rsidP="00521720"/>
    <w:p w:rsidR="00CE675F" w:rsidRPr="00E941D4" w:rsidRDefault="00CE675F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900" y="215900"/>
                            <a:ext cx="5956300" cy="609600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CE675F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CE675F" w:rsidRPr="00C64D4D" w:rsidRDefault="00CE675F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C64D4D" w:rsidRDefault="00CE675F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CE675F" w:rsidRDefault="00CE675F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6F1415" w:rsidRDefault="00CE675F" w:rsidP="006F1415">
                                    <w:pPr>
                                      <w:pStyle w:val="PreambleText"/>
                                    </w:pPr>
                                    <w:bookmarkStart w:id="2" w:name="Preamble"/>
                                    <w:r>
                                      <w:t>Before starting this exercise you MUST have completed all of the topics in the chapter Preparing For Presentations…</w:t>
                                    </w:r>
                                    <w:bookmarkEnd w:id="2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Default="00CE675F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Pr="00C64D4D" w:rsidRDefault="00CE675F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6E2A69" w:rsidRDefault="00CE675F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PE_Preparing For Presentations.pptx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Pr="00C64D4D" w:rsidRDefault="00CE675F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D911CE" w:rsidRDefault="00CE675F" w:rsidP="00D911CE">
                                    <w:pPr>
                                      <w:spacing w:before="120" w:after="0"/>
                                    </w:pPr>
                                    <w:r>
                                      <w:t xml:space="preserve">In </w:t>
                                    </w:r>
                                    <w:r w:rsidRPr="000814B2">
                                      <w:rPr>
                                        <w:b/>
                                        <w:i/>
                                      </w:rPr>
                                      <w:t>Slide Sorter</w:t>
                                    </w:r>
                                    <w:r>
                                      <w:t xml:space="preserve"> view, create two sections – one titled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Australia</w:t>
                                    </w:r>
                                    <w:r>
                                      <w:t xml:space="preserve"> positioned between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and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3</w:t>
                                    </w:r>
                                    <w:r>
                                      <w:t xml:space="preserve"> and one titled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Around The World</w:t>
                                    </w:r>
                                    <w:r>
                                      <w:t xml:space="preserve"> positioned between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6</w:t>
                                    </w:r>
                                    <w:r>
                                      <w:t xml:space="preserve"> and </w:t>
                                    </w:r>
                                    <w:r w:rsidRPr="000814B2">
                                      <w:rPr>
                                        <w:b/>
                                        <w:i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Pr="00C64D4D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D911CE" w:rsidRDefault="00CE675F" w:rsidP="00324B1B">
                                    <w:pPr>
                                      <w:spacing w:before="120" w:after="0"/>
                                    </w:pPr>
                                    <w:r>
                                      <w:t xml:space="preserve">In </w:t>
                                    </w:r>
                                    <w:r w:rsidRPr="00324B1B">
                                      <w:rPr>
                                        <w:b/>
                                        <w:i/>
                                      </w:rPr>
                                      <w:t>Slide Sorter</w:t>
                                    </w:r>
                                    <w:r>
                                      <w:t xml:space="preserve"> view, move slide </w:t>
                                    </w:r>
                                    <w:r w:rsidRPr="00324B1B">
                                      <w:rPr>
                                        <w:b/>
                                        <w:i/>
                                      </w:rPr>
                                      <w:t>13</w:t>
                                    </w:r>
                                    <w:r>
                                      <w:t xml:space="preserve"> (</w:t>
                                    </w:r>
                                    <w:r w:rsidRPr="00324B1B">
                                      <w:rPr>
                                        <w:i/>
                                      </w:rPr>
                                      <w:t>Tips for a Sustainable Future</w:t>
                                    </w:r>
                                    <w:r>
                                      <w:t xml:space="preserve">) to position it between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and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3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Pr="00C64D4D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Default="00CE675F" w:rsidP="00324B1B">
                                    <w:pPr>
                                      <w:spacing w:before="120" w:after="0"/>
                                    </w:pPr>
                                    <w:r>
                                      <w:t xml:space="preserve">Reuse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Recycling Flowchart</w:t>
                                    </w:r>
                                    <w:r>
                                      <w:t xml:space="preserve"> slide from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Recycling FlowChart.pptx</w:t>
                                    </w:r>
                                    <w:r>
                                      <w:t xml:space="preserve"> and position it between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13</w:t>
                                    </w:r>
                                    <w:r>
                                      <w:t xml:space="preserve"> (</w:t>
                                    </w:r>
                                    <w:r>
                                      <w:rPr>
                                        <w:i/>
                                      </w:rPr>
                                      <w:t xml:space="preserve">Recycling in Other </w:t>
                                    </w:r>
                                    <w:r w:rsidRPr="00324B1B">
                                      <w:t>Countries</w:t>
                                    </w:r>
                                    <w:r>
                                      <w:t xml:space="preserve">) </w:t>
                                    </w:r>
                                    <w:r w:rsidRPr="00324B1B">
                                      <w:t>and</w:t>
                                    </w:r>
                                    <w:r>
                                      <w:t xml:space="preserve"> </w:t>
                                    </w:r>
                                    <w:r w:rsidRPr="00324B1B">
                                      <w:rPr>
                                        <w:b/>
                                        <w:i/>
                                      </w:rPr>
                                      <w:t>14</w:t>
                                    </w:r>
                                    <w:r>
                                      <w:t xml:space="preserve"> (</w:t>
                                    </w:r>
                                    <w:r>
                                      <w:rPr>
                                        <w:i/>
                                      </w:rPr>
                                      <w:t>Image Library</w:t>
                                    </w:r>
                                    <w:r>
                                      <w:t>)</w:t>
                                    </w:r>
                                  </w:p>
                                  <w:p w:rsidR="00CE675F" w:rsidRPr="00FA2642" w:rsidRDefault="00CE675F" w:rsidP="00ED44A9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Your presentation should appear (in Slide Sorter view) as shown in sample A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Pr="00C64D4D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131557" w:rsidRDefault="00CE675F" w:rsidP="00131557">
                                    <w:pPr>
                                      <w:spacing w:before="120" w:after="0"/>
                                    </w:pPr>
                                    <w:r>
                                      <w:t xml:space="preserve">Add a speaker note to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14</w:t>
                                    </w:r>
                                    <w:r>
                                      <w:t xml:space="preserve"> (</w:t>
                                    </w:r>
                                    <w:r>
                                      <w:rPr>
                                        <w:i/>
                                      </w:rPr>
                                      <w:t>Recycling Flowchart</w:t>
                                    </w:r>
                                    <w:r>
                                      <w:t xml:space="preserve">) that reads: </w:t>
                                    </w:r>
                                    <w:r w:rsidRPr="00131557">
                                      <w:rPr>
                                        <w:b/>
                                      </w:rPr>
                                      <w:t>This generalised overview depicts the recycling process applied to plastic bottles</w:t>
                                    </w:r>
                                    <w:r>
                                      <w:rPr>
                                        <w:b/>
                                      </w:rPr>
                                      <w:t>.</w:t>
                                    </w:r>
                                    <w:r w:rsidRPr="00131557">
                                      <w:t xml:space="preserve"> Add a </w:t>
                                    </w:r>
                                    <w:r>
                                      <w:t xml:space="preserve">speaker note to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11</w:t>
                                    </w:r>
                                    <w:r>
                                      <w:t xml:space="preserve"> (</w:t>
                                    </w:r>
                                    <w:r>
                                      <w:rPr>
                                        <w:i/>
                                      </w:rPr>
                                      <w:t>Making a Difference</w:t>
                                    </w:r>
                                    <w:r>
                                      <w:t xml:space="preserve">) that reads: </w:t>
                                    </w:r>
                                    <w:r w:rsidRPr="00131557">
                                      <w:rPr>
                                        <w:b/>
                                      </w:rPr>
                                      <w:t>The graph depicts the annual output in tonnes.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Pr="00C64D4D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C006CE" w:rsidRDefault="00CE675F" w:rsidP="00F32B63">
                                    <w:pPr>
                                      <w:spacing w:before="120" w:after="0"/>
                                    </w:pPr>
                                    <w:r>
                                      <w:t>Ensure both slide numbering and page numbering is on for all slides, then remove slide numbering for the first slide and the title slides (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 xml:space="preserve"> and </w:t>
                                    </w:r>
                                    <w:r w:rsidRPr="00C006CE">
                                      <w:rPr>
                                        <w:b/>
                                        <w:i/>
                                      </w:rPr>
                                      <w:t>8</w:t>
                                    </w:r>
                                    <w: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Default="00CE675F" w:rsidP="00ED44A9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(</w:t>
                                    </w:r>
                                    <w:r>
                                      <w:rPr>
                                        <w:i/>
                                      </w:rPr>
                                      <w:t>Overview</w:t>
                                    </w:r>
                                    <w:r>
                                      <w:t xml:space="preserve">) create an internal hyperlink to the right of the text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Recycling in Australia</w:t>
                                    </w:r>
                                    <w:r>
                                      <w:t xml:space="preserve">. Use the label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…</w:t>
                                    </w:r>
                                    <w:r>
                                      <w:t xml:space="preserve"> for the hyperlink and link it to the slide of the same name. Copy this hyperlink to each bullet point, then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Edit</w:t>
                                    </w:r>
                                    <w:r>
                                      <w:t xml:space="preserve"> each hyperlink to point to the respective slide</w:t>
                                    </w:r>
                                  </w:p>
                                  <w:p w:rsidR="00CE675F" w:rsidRPr="00ED44A9" w:rsidRDefault="00CE675F" w:rsidP="00ED44A9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Slide 2 should appear as shown in sample B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ED44A9" w:rsidRDefault="00CE675F" w:rsidP="00ED44A9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10</w:t>
                                    </w:r>
                                    <w:r>
                                      <w:t xml:space="preserve">, insert a hyperlink in the bottom left corner. Use the label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Source data</w:t>
                                    </w:r>
                                    <w:r>
                                      <w:t xml:space="preserve"> and make it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11pt</w:t>
                                    </w:r>
                                    <w:r>
                                      <w:t xml:space="preserve">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C</w:t>
                                    </w:r>
                                    <w:r>
                                      <w:t xml:space="preserve"> on the next page. Link the hyperlink to the file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Recycling Data.xlsx</w:t>
                                    </w:r>
                                    <w:r>
                                      <w:t>. Run the slide show and test your hyperlinks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CE675F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CE675F" w:rsidRDefault="00CE675F" w:rsidP="00324B1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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CE675F" w:rsidRPr="00ED44A9" w:rsidRDefault="00CE675F" w:rsidP="00324B1B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PE_Preparing For Presentations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CE675F" w:rsidRPr="008C62FF" w:rsidRDefault="00CE675F" w:rsidP="00324B1B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CE675F" w:rsidRDefault="00CE675F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CE675F" w:rsidTr="00AA7524">
                                <w:tc>
                                  <w:tcPr>
                                    <w:tcW w:w="2366" w:type="dxa"/>
                                  </w:tcPr>
                                  <w:p w:rsidR="00CE675F" w:rsidRPr="008B0517" w:rsidRDefault="00CE675F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CE675F" w:rsidRPr="009C7473" w:rsidRDefault="00CE675F" w:rsidP="009C7473">
                                    <w:r w:rsidRPr="009C7473">
                                      <w:rPr>
                                        <w:i/>
                                      </w:rPr>
                                      <w:t>PE_Preparing For Presentations.pptx</w:t>
                                    </w:r>
                                    <w:r>
                                      <w:rPr>
                                        <w:i/>
                                      </w:rPr>
                                      <w:t>, Recycling Data.xlsx, Recycling FlowChart.pptx</w:t>
                                    </w:r>
                                  </w:p>
                                </w:tc>
                              </w:tr>
                              <w:tr w:rsidR="00CE675F" w:rsidTr="00AA7524">
                                <w:tc>
                                  <w:tcPr>
                                    <w:tcW w:w="2366" w:type="dxa"/>
                                  </w:tcPr>
                                  <w:p w:rsidR="00CE675F" w:rsidRPr="008B0517" w:rsidRDefault="00CE675F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CE675F" w:rsidRDefault="00CE675F">
                                    <w:r w:rsidRPr="009C7473">
                                      <w:rPr>
                                        <w:i/>
                                      </w:rPr>
                                      <w:t>PE_Preparing For Presentations</w:t>
                                    </w:r>
                                    <w:r>
                                      <w:rPr>
                                        <w:i/>
                                      </w:rPr>
                                      <w:t xml:space="preserve"> (Completed)</w:t>
                                    </w:r>
                                    <w:r w:rsidRPr="009C7473">
                                      <w:rPr>
                                        <w:i/>
                                      </w:rPr>
                                      <w:t>.pptx</w:t>
                                    </w:r>
                                  </w:p>
                                </w:tc>
                              </w:tr>
                              <w:tr w:rsidR="00CE675F" w:rsidTr="00AA7524">
                                <w:tc>
                                  <w:tcPr>
                                    <w:tcW w:w="2366" w:type="dxa"/>
                                  </w:tcPr>
                                  <w:p w:rsidR="00CE675F" w:rsidRPr="008B0517" w:rsidRDefault="00CE675F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CE675F" w:rsidRDefault="00CE675F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CE675F" w:rsidRDefault="00CE675F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9;top:2159;width:59563;height:609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" fillcolor="#ffc" stroked="f" strokeweight=".25pt">
                  <v:shadow offset="-6pt,6pt"/>
                  <v:textbox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CE675F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CE675F" w:rsidRPr="00C64D4D" w:rsidRDefault="00CE675F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C64D4D" w:rsidRDefault="00CE675F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CE675F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CE675F" w:rsidRDefault="00CE675F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6F1415" w:rsidRDefault="00CE675F" w:rsidP="006F1415">
                              <w:pPr>
                                <w:pStyle w:val="PreambleText"/>
                              </w:pPr>
                              <w:bookmarkStart w:id="3" w:name="Preamble"/>
                              <w:r>
                                <w:t>Before starting this exercise you MUST have completed all of the topics in the chapter Preparing For Presentations…</w:t>
                              </w:r>
                              <w:bookmarkEnd w:id="3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Default="00CE675F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Pr="00C64D4D" w:rsidRDefault="00CE675F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6E2A69" w:rsidRDefault="00CE675F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PE_Preparing For Presentations.pptx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Pr="00C64D4D" w:rsidRDefault="00CE675F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D911CE" w:rsidRDefault="00CE675F" w:rsidP="00D911CE">
                              <w:pPr>
                                <w:spacing w:before="120" w:after="0"/>
                              </w:pPr>
                              <w:r>
                                <w:t xml:space="preserve">In </w:t>
                              </w:r>
                              <w:r w:rsidRPr="000814B2">
                                <w:rPr>
                                  <w:b/>
                                  <w:i/>
                                </w:rPr>
                                <w:t>Slide Sorter</w:t>
                              </w:r>
                              <w:r>
                                <w:t xml:space="preserve"> view, create two sections – one titled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Australia</w:t>
                              </w:r>
                              <w:r>
                                <w:t xml:space="preserve"> positioned between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and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3</w:t>
                              </w:r>
                              <w:r>
                                <w:t xml:space="preserve"> and one titled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Around The World</w:t>
                              </w:r>
                              <w:r>
                                <w:t xml:space="preserve"> positioned between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6</w:t>
                              </w:r>
                              <w:r>
                                <w:t xml:space="preserve"> and </w:t>
                              </w:r>
                              <w:r w:rsidRPr="000814B2">
                                <w:rPr>
                                  <w:b/>
                                  <w:i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Pr="00C64D4D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D911CE" w:rsidRDefault="00CE675F" w:rsidP="00324B1B">
                              <w:pPr>
                                <w:spacing w:before="120" w:after="0"/>
                              </w:pPr>
                              <w:r>
                                <w:t xml:space="preserve">In </w:t>
                              </w:r>
                              <w:r w:rsidRPr="00324B1B">
                                <w:rPr>
                                  <w:b/>
                                  <w:i/>
                                </w:rPr>
                                <w:t>Slide Sorter</w:t>
                              </w:r>
                              <w:r>
                                <w:t xml:space="preserve"> view, move slide </w:t>
                              </w:r>
                              <w:r w:rsidRPr="00324B1B">
                                <w:rPr>
                                  <w:b/>
                                  <w:i/>
                                </w:rPr>
                                <w:t>13</w:t>
                              </w:r>
                              <w:r>
                                <w:t xml:space="preserve"> (</w:t>
                              </w:r>
                              <w:r w:rsidRPr="00324B1B">
                                <w:rPr>
                                  <w:i/>
                                </w:rPr>
                                <w:t>Tips for a Sustainable Future</w:t>
                              </w:r>
                              <w:r>
                                <w:t xml:space="preserve">) to position it between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and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Pr="00C64D4D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Default="00CE675F" w:rsidP="00324B1B">
                              <w:pPr>
                                <w:spacing w:before="120" w:after="0"/>
                              </w:pPr>
                              <w:r>
                                <w:t xml:space="preserve">Reuse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Recycling Flowchart</w:t>
                              </w:r>
                              <w:r>
                                <w:t xml:space="preserve"> slide from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Recycling FlowChart.pptx</w:t>
                              </w:r>
                              <w:r>
                                <w:t xml:space="preserve"> and position it between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13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</w:rPr>
                                <w:t xml:space="preserve">Recycling in Other </w:t>
                              </w:r>
                              <w:r w:rsidRPr="00324B1B">
                                <w:t>Countries</w:t>
                              </w:r>
                              <w:r>
                                <w:t xml:space="preserve">) </w:t>
                              </w:r>
                              <w:r w:rsidRPr="00324B1B">
                                <w:t>and</w:t>
                              </w:r>
                              <w:r>
                                <w:t xml:space="preserve"> </w:t>
                              </w:r>
                              <w:r w:rsidRPr="00324B1B">
                                <w:rPr>
                                  <w:b/>
                                  <w:i/>
                                </w:rPr>
                                <w:t>14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</w:rPr>
                                <w:t>Image Library</w:t>
                              </w:r>
                              <w:r>
                                <w:t>)</w:t>
                              </w:r>
                            </w:p>
                            <w:p w:rsidR="00CE675F" w:rsidRPr="00FA2642" w:rsidRDefault="00CE675F" w:rsidP="00ED44A9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Your presentation should appear (in Slide Sorter view) as shown in sample A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Pr="00C64D4D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131557" w:rsidRDefault="00CE675F" w:rsidP="00131557">
                              <w:pPr>
                                <w:spacing w:before="120" w:after="0"/>
                              </w:pPr>
                              <w:r>
                                <w:t xml:space="preserve">Add a speaker note to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14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</w:rPr>
                                <w:t>Recycling Flowchart</w:t>
                              </w:r>
                              <w:r>
                                <w:t xml:space="preserve">) that reads: </w:t>
                              </w:r>
                              <w:r w:rsidRPr="00131557">
                                <w:rPr>
                                  <w:b/>
                                </w:rPr>
                                <w:t>This generalised overview depicts the recycling process applied to plastic bottles</w:t>
                              </w:r>
                              <w:r>
                                <w:rPr>
                                  <w:b/>
                                </w:rPr>
                                <w:t>.</w:t>
                              </w:r>
                              <w:r w:rsidRPr="00131557">
                                <w:t xml:space="preserve"> Add a </w:t>
                              </w:r>
                              <w:r>
                                <w:t xml:space="preserve">speaker note to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11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</w:rPr>
                                <w:t>Making a Difference</w:t>
                              </w:r>
                              <w:r>
                                <w:t xml:space="preserve">) that reads: </w:t>
                              </w:r>
                              <w:r w:rsidRPr="00131557">
                                <w:rPr>
                                  <w:b/>
                                </w:rPr>
                                <w:t>The graph depicts the annual output in tonnes.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Pr="00C64D4D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C006CE" w:rsidRDefault="00CE675F" w:rsidP="00F32B63">
                              <w:pPr>
                                <w:spacing w:before="120" w:after="0"/>
                              </w:pPr>
                              <w:r>
                                <w:t>Ensure both slide numbering and page numbering is on for all slides, then remove slide numbering for the first slide and the title slides (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 xml:space="preserve"> and </w:t>
                              </w:r>
                              <w:r w:rsidRPr="00C006CE">
                                <w:rPr>
                                  <w:b/>
                                  <w:i/>
                                </w:rPr>
                                <w:t>8</w:t>
                              </w:r>
                              <w:r>
                                <w:t>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Default="00CE675F" w:rsidP="00ED44A9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</w:rPr>
                                <w:t>Overview</w:t>
                              </w:r>
                              <w:r>
                                <w:t xml:space="preserve">) create an internal hyperlink to the right of the text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Recycling in Australia</w:t>
                              </w:r>
                              <w:r>
                                <w:t xml:space="preserve">. Use the label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…</w:t>
                              </w:r>
                              <w:r>
                                <w:t xml:space="preserve"> for the hyperlink and link it to the slide of the same name. Copy this hyperlink to each bullet point, then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Edit</w:t>
                              </w:r>
                              <w:r>
                                <w:t xml:space="preserve"> each hyperlink to point to the respective slide</w:t>
                              </w:r>
                            </w:p>
                            <w:p w:rsidR="00CE675F" w:rsidRPr="00ED44A9" w:rsidRDefault="00CE675F" w:rsidP="00ED44A9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Slide 2 should appear as shown in sample B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ED44A9" w:rsidRDefault="00CE675F" w:rsidP="00ED44A9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10</w:t>
                              </w:r>
                              <w:r>
                                <w:t xml:space="preserve">, insert a hyperlink in the bottom left corner. Use the label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Source data</w:t>
                              </w:r>
                              <w:r>
                                <w:t xml:space="preserve"> and make it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11pt</w:t>
                              </w:r>
                              <w:r>
                                <w:t xml:space="preserve"> as shown in sample </w:t>
                              </w:r>
                              <w:r>
                                <w:rPr>
                                  <w:i/>
                                </w:rPr>
                                <w:t>C</w:t>
                              </w:r>
                              <w:r>
                                <w:t xml:space="preserve"> on the next page. Link the hyperlink to the file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Recycling Data.xlsx</w:t>
                              </w:r>
                              <w:r>
                                <w:t>. Run the slide show and test your hyperlinks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CE675F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CE675F" w:rsidRDefault="00CE675F" w:rsidP="00324B1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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CE675F" w:rsidRPr="00ED44A9" w:rsidRDefault="00CE675F" w:rsidP="00324B1B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PE_Preparing For Presentations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CE675F" w:rsidRPr="008C62FF" w:rsidRDefault="00CE675F" w:rsidP="00324B1B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CE675F" w:rsidRDefault="00CE675F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CE675F" w:rsidTr="00AA7524">
                          <w:tc>
                            <w:tcPr>
                              <w:tcW w:w="2366" w:type="dxa"/>
                            </w:tcPr>
                            <w:p w:rsidR="00CE675F" w:rsidRPr="008B0517" w:rsidRDefault="00CE675F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CE675F" w:rsidRPr="009C7473" w:rsidRDefault="00CE675F" w:rsidP="009C7473">
                              <w:r w:rsidRPr="009C7473">
                                <w:rPr>
                                  <w:i/>
                                </w:rPr>
                                <w:t>PE_Preparing For Presentations.pptx</w:t>
                              </w:r>
                              <w:r>
                                <w:rPr>
                                  <w:i/>
                                </w:rPr>
                                <w:t>, Recycling Data.xlsx, Recycling FlowChart.pptx</w:t>
                              </w:r>
                            </w:p>
                          </w:tc>
                        </w:tr>
                        <w:tr w:rsidR="00CE675F" w:rsidTr="00AA7524">
                          <w:tc>
                            <w:tcPr>
                              <w:tcW w:w="2366" w:type="dxa"/>
                            </w:tcPr>
                            <w:p w:rsidR="00CE675F" w:rsidRPr="008B0517" w:rsidRDefault="00CE675F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CE675F" w:rsidRDefault="00CE675F">
                              <w:r w:rsidRPr="009C7473">
                                <w:rPr>
                                  <w:i/>
                                </w:rPr>
                                <w:t>PE_Preparing For Presentations</w:t>
                              </w:r>
                              <w:r>
                                <w:rPr>
                                  <w:i/>
                                </w:rPr>
                                <w:t xml:space="preserve"> (Completed)</w:t>
                              </w:r>
                              <w:r w:rsidRPr="009C7473">
                                <w:rPr>
                                  <w:i/>
                                </w:rPr>
                                <w:t>.pptx</w:t>
                              </w:r>
                            </w:p>
                          </w:tc>
                        </w:tr>
                        <w:tr w:rsidR="00CE675F" w:rsidTr="00AA7524">
                          <w:tc>
                            <w:tcPr>
                              <w:tcW w:w="2366" w:type="dxa"/>
                            </w:tcPr>
                            <w:p w:rsidR="00CE675F" w:rsidRPr="008B0517" w:rsidRDefault="00CE675F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CE675F" w:rsidRDefault="00CE675F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CE675F" w:rsidRDefault="00CE675F" w:rsidP="00D332ED"/>
                    </w:txbxContent>
                  </v:textbox>
                </v:shape>
              </v:group>
            </w:pict>
          </mc:Fallback>
        </mc:AlternateContent>
      </w:r>
    </w:p>
    <w:p w:rsidR="00CE675F" w:rsidRDefault="00CE675F" w:rsidP="00881B77">
      <w:pPr>
        <w:pStyle w:val="Heading2"/>
      </w:pPr>
      <w:r>
        <w:t>Challenge Exercise Sample</w:t>
      </w:r>
    </w:p>
    <w:p w:rsidR="00CE675F" w:rsidRDefault="00CE675F" w:rsidP="00E941D4">
      <w:pPr>
        <w:pStyle w:val="SecondLevel"/>
      </w:pPr>
      <w:r>
        <w:t>Preparing For Presentations</w:t>
      </w:r>
    </w:p>
    <w:p w:rsidR="00CE675F" w:rsidRDefault="00CE675F" w:rsidP="00521720"/>
    <w:p w:rsidR="00CE675F" w:rsidRPr="00E941D4" w:rsidRDefault="00CE675F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45454</wp:posOffset>
                </wp:positionH>
                <wp:positionV relativeFrom="paragraph">
                  <wp:posOffset>335295</wp:posOffset>
                </wp:positionV>
                <wp:extent cx="6084000" cy="7965986"/>
                <wp:effectExtent l="0" t="0" r="31115" b="1651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965986"/>
                          <a:chOff x="0" y="0"/>
                          <a:chExt cx="6084000" cy="7965986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0363" y="244549"/>
                            <a:ext cx="5399405" cy="277939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0363" y="3264195"/>
                            <a:ext cx="3959860" cy="222504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0363" y="5741581"/>
                            <a:ext cx="3959860" cy="222440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0" name="Group 30"/>
                        <wpg:cNvGrpSpPr/>
                        <wpg:grpSpPr bwMode="auto">
                          <a:xfrm>
                            <a:off x="159489" y="223283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1" name="Oval 3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E675F" w:rsidRDefault="00CE675F" w:rsidP="00215603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33"/>
                        <wpg:cNvGrpSpPr/>
                        <wpg:grpSpPr bwMode="auto">
                          <a:xfrm>
                            <a:off x="159489" y="3253563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4" name="Oval 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E675F" w:rsidRDefault="00CE675F" w:rsidP="00215603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6"/>
                        <wpg:cNvGrpSpPr>
                          <a:grpSpLocks noChangeAspect="1"/>
                        </wpg:cNvGrpSpPr>
                        <wpg:grpSpPr bwMode="auto">
                          <a:xfrm>
                            <a:off x="159489" y="5730949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7" name="Oval 3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E675F" w:rsidRDefault="00CE675F" w:rsidP="00215603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3" o:spid="_x0000_s1031" style="position:absolute;margin-left:3.6pt;margin-top:26.4pt;width:479.05pt;height:627.25pt;z-index:251661312" coordsize="60840,796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5103;top:2445;width:53994;height:27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" stroked="t" strokecolor="#969696">
                  <v:stroke joinstyle="round"/>
                  <v:imagedata r:id="rId11" o:title=""/>
                  <v:path arrowok="t"/>
                </v:shape>
                <v:shape id="Picture 27" o:spid="_x0000_s1034" type="#_x0000_t75" style="position:absolute;left:5103;top:32641;width:39599;height:22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" stroked="t" strokecolor="#969696">
                  <v:stroke joinstyle="round"/>
                  <v:imagedata r:id="rId12" o:title=""/>
                  <v:path arrowok="t"/>
                </v:shape>
                <v:shape id="Picture 28" o:spid="_x0000_s1035" type="#_x0000_t75" style="position:absolute;left:5103;top:57415;width:39599;height:222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" stroked="t" strokecolor="#969696">
                  <v:stroke joinstyle="round"/>
                  <v:imagedata r:id="rId13" o:title=""/>
                  <v:path arrowok="t"/>
                </v:shape>
                <v:group id="Group 30" o:spid="_x0000_s1036" style="position:absolute;left:1594;top:2232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oval id="Oval 31" o:spid="_x0000_s1037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8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CE675F" w:rsidRDefault="00CE675F" w:rsidP="00215603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3" o:spid="_x0000_s1039" style="position:absolute;left:1594;top:32535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oval id="Oval 34" o:spid="_x0000_s1040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1CwgAAANsAAAAPAAAAZHJzL2Rvd25yZXYueG1sRI9Ba8JA&#10;FITvBf/D8gRv9cVapE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Cuvc1C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1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CE675F" w:rsidRDefault="00CE675F" w:rsidP="00215603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36" o:spid="_x0000_s1042" style="position:absolute;left:1594;top:57309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o:lock v:ext="edit" aspectratio="t"/>
                  <v:oval id="Oval 37" o:spid="_x0000_s1043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1M1wgAAANsAAAAPAAAAZHJzL2Rvd25yZXYueG1sRI9Ba8JA&#10;FITvBf/D8gRv9cUKtk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Beb1M1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4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" filled="f" fillcolor="black" stroked="f">
                    <o:lock v:ext="edit" aspectratio="t"/>
                    <v:textbox>
                      <w:txbxContent>
                        <w:p w:rsidR="00CE675F" w:rsidRDefault="00CE675F" w:rsidP="00215603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E70094" w:rsidRPr="00CE675F" w:rsidRDefault="00E70094" w:rsidP="00CE675F"/>
    <w:sectPr w:rsidR="00E70094" w:rsidRPr="00CE675F" w:rsidSect="00CE675F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5096" w:rsidRDefault="002F5096">
      <w:r>
        <w:separator/>
      </w:r>
    </w:p>
  </w:endnote>
  <w:endnote w:type="continuationSeparator" w:id="0">
    <w:p w:rsidR="002F5096" w:rsidRDefault="002F50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686" w:rsidRDefault="00CE67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CE675F" w:rsidP="00C13686">
    <w:pPr>
      <w:pStyle w:val="Footer"/>
    </w:pPr>
    <w:r>
      <w:t>© Watsonia Publishing</w:t>
    </w:r>
    <w:r>
      <w:tab/>
      <w:t xml:space="preserve">Page </w:t>
    </w: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ii</w:t>
    </w:r>
    <w:r>
      <w:fldChar w:fldCharType="end"/>
    </w:r>
    <w:r>
      <w:tab/>
      <w:t xml:space="preserve">Chapter </w:t>
    </w:r>
    <w:r>
      <w:t>8</w:t>
    </w:r>
    <w:r>
      <w:t xml:space="preserve"> - </w:t>
    </w:r>
    <w:r>
      <w:t>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686" w:rsidRDefault="00CE67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5096" w:rsidRDefault="002F5096">
      <w:r>
        <w:separator/>
      </w:r>
    </w:p>
  </w:footnote>
  <w:footnote w:type="continuationSeparator" w:id="0">
    <w:p w:rsidR="002F5096" w:rsidRDefault="002F50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686" w:rsidRDefault="00CE67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CE675F" w:rsidP="00510E30">
    <w:pPr>
      <w:pStyle w:val="Header"/>
      <w:tabs>
        <w:tab w:val="clear" w:pos="8306"/>
        <w:tab w:val="right" w:pos="9639"/>
      </w:tabs>
    </w:pPr>
    <w:r>
      <w:t>Microsoft PowerPoint 2016 - Level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686" w:rsidRDefault="00CE67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SystemFonts/>
  <w:activeWritingStyle w:appName="MSWord" w:lang="en-AU" w:vendorID="8" w:dllVersion="513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396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5F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396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2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CE675F"/>
    <w:rPr>
      <w:i/>
    </w:rPr>
  </w:style>
  <w:style w:type="paragraph" w:customStyle="1" w:styleId="PreambleLabel">
    <w:name w:val="Preamble Label"/>
    <w:basedOn w:val="Normal"/>
    <w:rsid w:val="00CE675F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CE675F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503118-1D8A-4125-A39B-2E7F569905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TemplateStart.dotx</Template>
  <TotalTime>0</TotalTime>
  <Pages>2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Andrew Krupa</cp:lastModifiedBy>
  <cp:revision>2</cp:revision>
  <cp:lastPrinted>2001-10-08T08:42:00Z</cp:lastPrinted>
  <dcterms:created xsi:type="dcterms:W3CDTF">2016-05-05T03:36:00Z</dcterms:created>
  <dcterms:modified xsi:type="dcterms:W3CDTF">2016-05-05T03:36:00Z</dcterms:modified>
</cp:coreProperties>
</file>